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B8E" w:rsidRPr="00200FC0" w:rsidRDefault="00253B8E" w:rsidP="00C500AD">
      <w:pPr>
        <w:pStyle w:val="BodyText"/>
        <w:jc w:val="both"/>
      </w:pPr>
      <w:r w:rsidRPr="00200FC0">
        <w:t xml:space="preserve">                                                                                              </w:t>
      </w:r>
      <w:r w:rsidRPr="00200FC0">
        <w:tab/>
      </w:r>
      <w:r w:rsidRPr="00200FC0">
        <w:tab/>
        <w:t>ПРОЕКТ</w:t>
      </w:r>
    </w:p>
    <w:p w:rsidR="00253B8E" w:rsidRPr="00200FC0" w:rsidRDefault="00253B8E" w:rsidP="00C500AD">
      <w:pPr>
        <w:pStyle w:val="Heading4"/>
        <w:jc w:val="center"/>
      </w:pPr>
      <w:r w:rsidRPr="00200FC0">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7" o:title=""/>
          </v:shape>
          <o:OLEObject Type="Embed" ProgID="Paint.Picture" ShapeID="_x0000_i1025" DrawAspect="Content" ObjectID="_1525774801" r:id="rId8"/>
        </w:object>
      </w:r>
    </w:p>
    <w:p w:rsidR="00253B8E" w:rsidRPr="00200FC0" w:rsidRDefault="00253B8E" w:rsidP="00C500AD">
      <w:pPr>
        <w:pStyle w:val="Heading2"/>
      </w:pPr>
    </w:p>
    <w:p w:rsidR="00253B8E" w:rsidRPr="00200FC0" w:rsidRDefault="00253B8E" w:rsidP="00C500AD">
      <w:pPr>
        <w:pStyle w:val="Heading2"/>
      </w:pPr>
      <w:r w:rsidRPr="00200FC0">
        <w:t>УКРАЇНА</w:t>
      </w:r>
    </w:p>
    <w:p w:rsidR="00253B8E" w:rsidRPr="00200FC0" w:rsidRDefault="00253B8E" w:rsidP="00C500AD">
      <w:pPr>
        <w:pStyle w:val="Heading3"/>
        <w:rPr>
          <w:b/>
        </w:rPr>
      </w:pPr>
      <w:r w:rsidRPr="00200FC0">
        <w:rPr>
          <w:b/>
        </w:rPr>
        <w:t>Пологівська районна рада</w:t>
      </w:r>
    </w:p>
    <w:p w:rsidR="00253B8E" w:rsidRPr="00200FC0" w:rsidRDefault="00253B8E" w:rsidP="00C500AD">
      <w:pPr>
        <w:jc w:val="center"/>
        <w:rPr>
          <w:b/>
          <w:i/>
          <w:sz w:val="28"/>
        </w:rPr>
      </w:pPr>
      <w:r w:rsidRPr="00200FC0">
        <w:rPr>
          <w:b/>
          <w:i/>
          <w:sz w:val="28"/>
        </w:rPr>
        <w:t>Запорізької області</w:t>
      </w:r>
    </w:p>
    <w:p w:rsidR="00253B8E" w:rsidRPr="00200FC0" w:rsidRDefault="00253B8E" w:rsidP="00C500AD">
      <w:pPr>
        <w:jc w:val="center"/>
        <w:rPr>
          <w:b/>
          <w:i/>
          <w:sz w:val="28"/>
        </w:rPr>
      </w:pPr>
      <w:r>
        <w:rPr>
          <w:b/>
          <w:i/>
          <w:sz w:val="28"/>
        </w:rPr>
        <w:t>сьомог</w:t>
      </w:r>
      <w:r w:rsidRPr="00200FC0">
        <w:rPr>
          <w:b/>
          <w:i/>
          <w:sz w:val="28"/>
        </w:rPr>
        <w:t>о скликання</w:t>
      </w:r>
    </w:p>
    <w:p w:rsidR="00253B8E" w:rsidRPr="00200FC0" w:rsidRDefault="00253B8E" w:rsidP="00C500AD">
      <w:pPr>
        <w:jc w:val="center"/>
        <w:rPr>
          <w:b/>
          <w:i/>
          <w:sz w:val="28"/>
        </w:rPr>
      </w:pPr>
      <w:r>
        <w:rPr>
          <w:b/>
          <w:i/>
          <w:sz w:val="28"/>
        </w:rPr>
        <w:t>сьома</w:t>
      </w:r>
      <w:r w:rsidRPr="00200FC0">
        <w:rPr>
          <w:b/>
          <w:i/>
          <w:sz w:val="28"/>
        </w:rPr>
        <w:t xml:space="preserve"> сесія</w:t>
      </w:r>
    </w:p>
    <w:p w:rsidR="00253B8E" w:rsidRPr="00200FC0" w:rsidRDefault="00253B8E" w:rsidP="00C500AD">
      <w:pPr>
        <w:jc w:val="center"/>
        <w:rPr>
          <w:b/>
          <w:i/>
          <w:sz w:val="28"/>
        </w:rPr>
      </w:pPr>
      <w:r w:rsidRPr="00200FC0">
        <w:rPr>
          <w:b/>
          <w:i/>
          <w:sz w:val="28"/>
        </w:rPr>
        <w:t xml:space="preserve"> </w:t>
      </w:r>
    </w:p>
    <w:p w:rsidR="00253B8E" w:rsidRPr="00200FC0" w:rsidRDefault="00253B8E" w:rsidP="00C500AD">
      <w:pPr>
        <w:jc w:val="center"/>
        <w:rPr>
          <w:b/>
          <w:i/>
          <w:sz w:val="28"/>
        </w:rPr>
      </w:pPr>
      <w:r w:rsidRPr="00200FC0">
        <w:rPr>
          <w:b/>
          <w:i/>
          <w:sz w:val="28"/>
        </w:rPr>
        <w:t>Р і ш е н н я</w:t>
      </w:r>
    </w:p>
    <w:p w:rsidR="00253B8E" w:rsidRPr="00200FC0" w:rsidRDefault="00253B8E" w:rsidP="00C500AD">
      <w:pPr>
        <w:jc w:val="both"/>
        <w:rPr>
          <w:b/>
          <w:i/>
        </w:rPr>
      </w:pPr>
      <w:r w:rsidRPr="00200FC0">
        <w:rPr>
          <w:b/>
          <w:i/>
          <w:sz w:val="28"/>
        </w:rPr>
        <w:t xml:space="preserve">  </w:t>
      </w:r>
      <w:r w:rsidRPr="00200FC0">
        <w:rPr>
          <w:b/>
        </w:rPr>
        <w:t xml:space="preserve">______________________ </w:t>
      </w:r>
      <w:r w:rsidRPr="00200FC0">
        <w:t xml:space="preserve">                                                                                №_____</w:t>
      </w:r>
    </w:p>
    <w:p w:rsidR="00253B8E" w:rsidRPr="00521C8C" w:rsidRDefault="00253B8E" w:rsidP="00C500AD">
      <w:pPr>
        <w:jc w:val="both"/>
        <w:rPr>
          <w:sz w:val="28"/>
        </w:rPr>
      </w:pPr>
    </w:p>
    <w:p w:rsidR="00253B8E" w:rsidRPr="00200FC0" w:rsidRDefault="00253B8E" w:rsidP="00C500AD">
      <w:pPr>
        <w:spacing w:line="240" w:lineRule="exact"/>
        <w:jc w:val="both"/>
        <w:rPr>
          <w:sz w:val="28"/>
        </w:rPr>
      </w:pPr>
    </w:p>
    <w:p w:rsidR="00253B8E" w:rsidRDefault="00253B8E" w:rsidP="00C500AD">
      <w:pPr>
        <w:jc w:val="both"/>
        <w:rPr>
          <w:sz w:val="28"/>
          <w:szCs w:val="28"/>
        </w:rPr>
      </w:pPr>
      <w:r>
        <w:rPr>
          <w:sz w:val="28"/>
          <w:szCs w:val="28"/>
        </w:rPr>
        <w:t xml:space="preserve">Про районну Програму </w:t>
      </w:r>
    </w:p>
    <w:p w:rsidR="00253B8E" w:rsidRDefault="00253B8E" w:rsidP="00C500AD">
      <w:pPr>
        <w:jc w:val="both"/>
        <w:rPr>
          <w:sz w:val="28"/>
          <w:szCs w:val="28"/>
        </w:rPr>
      </w:pPr>
      <w:r>
        <w:rPr>
          <w:sz w:val="28"/>
          <w:szCs w:val="28"/>
        </w:rPr>
        <w:t xml:space="preserve">«Інклюзивна освіта» </w:t>
      </w:r>
    </w:p>
    <w:p w:rsidR="00253B8E" w:rsidRDefault="00253B8E" w:rsidP="00C500AD">
      <w:pPr>
        <w:jc w:val="both"/>
        <w:rPr>
          <w:sz w:val="28"/>
          <w:szCs w:val="28"/>
        </w:rPr>
      </w:pPr>
      <w:r>
        <w:rPr>
          <w:sz w:val="28"/>
          <w:szCs w:val="28"/>
        </w:rPr>
        <w:t>на 2016-2020 роки</w:t>
      </w:r>
    </w:p>
    <w:p w:rsidR="00253B8E" w:rsidRPr="00200FC0" w:rsidRDefault="00253B8E" w:rsidP="00C500AD">
      <w:pPr>
        <w:jc w:val="both"/>
        <w:rPr>
          <w:sz w:val="28"/>
        </w:rPr>
      </w:pPr>
    </w:p>
    <w:p w:rsidR="00253B8E" w:rsidRPr="00200FC0" w:rsidRDefault="00253B8E" w:rsidP="00C500AD">
      <w:pPr>
        <w:jc w:val="both"/>
        <w:rPr>
          <w:sz w:val="28"/>
        </w:rPr>
      </w:pPr>
      <w:r w:rsidRPr="00200FC0">
        <w:rPr>
          <w:sz w:val="28"/>
        </w:rPr>
        <w:tab/>
        <w:t>Керуючись ст</w:t>
      </w:r>
      <w:r>
        <w:rPr>
          <w:sz w:val="28"/>
        </w:rPr>
        <w:t>аттею</w:t>
      </w:r>
      <w:r w:rsidRPr="00200FC0">
        <w:rPr>
          <w:sz w:val="28"/>
        </w:rPr>
        <w:t xml:space="preserve"> 43 Закону України «Про місцеве самоврядування в Україні»,</w:t>
      </w:r>
      <w:r>
        <w:rPr>
          <w:sz w:val="28"/>
        </w:rPr>
        <w:t xml:space="preserve"> Законом України «Про внесення змін до деяких законів України про освіту щодо організації інклюзивного навчання» від 5 червня 2014         № 1324, Концепцією розвитку інклюзивної освіти (наказ Міністерства освіти і науки України від 01.10.2010 року № 912), Постановою Кабінету Міністрів України від 15 серпня 2011 року № 872 «Про затвердження Порядку організації інклюзивного навчання у загальноосвітніх навчальних закладах», Інструктивно-методичним листом Міністерства освіти і науки України від 18.05.2012 № 1/9-384 «Організація інклюзивного навчання в загальноосвітніх навчальних закладах», Постановою Кабінету Міністрів України від 18 серпня 2012 року № 635 «Про внесення змін до постанов Кабінету Міністрів України від 14 квітня 1997 року № 346 і від 14 червня 2000 року № 963», наказом Міністерства освіти і науки України від 14.06.2013 № 768 «Про затвердження заходів щодо забезпечення права на освіту дітям з особливими освітніми потребами, у тому числі дітей-інвалідів», Інструктивно-методичним листом Міністерства освіти і науки України від 08.08.2013 № 1/9-539 «Про організаційно-методичні засади забезпечення права на освіту дітям з особливими освітніми потребами» </w:t>
      </w:r>
      <w:r w:rsidRPr="00200FC0">
        <w:rPr>
          <w:sz w:val="28"/>
        </w:rPr>
        <w:t xml:space="preserve">Пологівська районна рада </w:t>
      </w:r>
      <w:r>
        <w:rPr>
          <w:sz w:val="28"/>
        </w:rPr>
        <w:t xml:space="preserve">Запорізької області </w:t>
      </w:r>
      <w:r w:rsidRPr="00200FC0">
        <w:rPr>
          <w:sz w:val="28"/>
        </w:rPr>
        <w:t>вирішила:</w:t>
      </w:r>
    </w:p>
    <w:p w:rsidR="00253B8E" w:rsidRPr="00200FC0" w:rsidRDefault="00253B8E" w:rsidP="00C500AD">
      <w:pPr>
        <w:jc w:val="both"/>
        <w:rPr>
          <w:sz w:val="28"/>
        </w:rPr>
      </w:pPr>
    </w:p>
    <w:p w:rsidR="00253B8E" w:rsidRDefault="00253B8E" w:rsidP="0083647C">
      <w:pPr>
        <w:ind w:firstLine="708"/>
        <w:jc w:val="both"/>
        <w:rPr>
          <w:sz w:val="28"/>
          <w:szCs w:val="28"/>
        </w:rPr>
      </w:pPr>
      <w:r>
        <w:rPr>
          <w:sz w:val="28"/>
          <w:szCs w:val="28"/>
        </w:rPr>
        <w:t>1.</w:t>
      </w:r>
      <w:r w:rsidRPr="0083647C">
        <w:rPr>
          <w:sz w:val="28"/>
          <w:szCs w:val="28"/>
        </w:rPr>
        <w:t>Взяти до відома інформацію Пологівської районної державної адміністрації про районну Програму «Інклюзивна освіта» на 2016-2020 роки (додається).</w:t>
      </w:r>
    </w:p>
    <w:p w:rsidR="00253B8E" w:rsidRDefault="00253B8E" w:rsidP="0083647C">
      <w:pPr>
        <w:ind w:firstLine="708"/>
        <w:jc w:val="both"/>
        <w:rPr>
          <w:sz w:val="28"/>
          <w:szCs w:val="28"/>
        </w:rPr>
      </w:pPr>
    </w:p>
    <w:p w:rsidR="00253B8E" w:rsidRDefault="00253B8E" w:rsidP="0083647C">
      <w:pPr>
        <w:ind w:firstLine="708"/>
        <w:jc w:val="both"/>
        <w:rPr>
          <w:sz w:val="28"/>
          <w:szCs w:val="28"/>
        </w:rPr>
      </w:pPr>
      <w:r>
        <w:rPr>
          <w:sz w:val="28"/>
          <w:szCs w:val="28"/>
        </w:rPr>
        <w:t>2. Районній державній адміністрації продовжити роботу щодо впровадження інклюзивного навчання для дітей з особливими потребами та відкриття інклюзивних класів в загальноосвітніх навчальних району.</w:t>
      </w:r>
    </w:p>
    <w:p w:rsidR="00253B8E" w:rsidRDefault="00253B8E" w:rsidP="0083647C">
      <w:pPr>
        <w:ind w:firstLine="708"/>
        <w:jc w:val="both"/>
        <w:rPr>
          <w:sz w:val="28"/>
          <w:szCs w:val="28"/>
        </w:rPr>
      </w:pPr>
      <w:bookmarkStart w:id="0" w:name="_GoBack"/>
      <w:bookmarkEnd w:id="0"/>
    </w:p>
    <w:p w:rsidR="00253B8E" w:rsidRDefault="00253B8E" w:rsidP="00D9410E">
      <w:pPr>
        <w:ind w:firstLine="708"/>
        <w:jc w:val="both"/>
        <w:rPr>
          <w:sz w:val="28"/>
          <w:szCs w:val="28"/>
        </w:rPr>
      </w:pPr>
      <w:r>
        <w:rPr>
          <w:sz w:val="28"/>
          <w:szCs w:val="28"/>
        </w:rPr>
        <w:t xml:space="preserve">3. Доручити районній державній адміністрації </w:t>
      </w:r>
      <w:r w:rsidRPr="003439C1">
        <w:rPr>
          <w:sz w:val="28"/>
          <w:szCs w:val="28"/>
        </w:rPr>
        <w:t xml:space="preserve">винести на чергову сесію </w:t>
      </w:r>
      <w:r>
        <w:rPr>
          <w:sz w:val="28"/>
          <w:szCs w:val="28"/>
        </w:rPr>
        <w:t>районної ради питання щодо виділення коштів для організації роботи інклюзивних класів у загальноосвітніх навчальних закладах з 01 вересня 2016 року;</w:t>
      </w:r>
    </w:p>
    <w:p w:rsidR="00253B8E" w:rsidRPr="0083647C" w:rsidRDefault="00253B8E" w:rsidP="00D9410E">
      <w:pPr>
        <w:jc w:val="both"/>
        <w:rPr>
          <w:sz w:val="28"/>
          <w:szCs w:val="28"/>
        </w:rPr>
      </w:pPr>
    </w:p>
    <w:p w:rsidR="00253B8E" w:rsidRPr="00200FC0" w:rsidRDefault="00253B8E" w:rsidP="00776692">
      <w:pPr>
        <w:ind w:firstLine="708"/>
        <w:jc w:val="both"/>
        <w:rPr>
          <w:sz w:val="28"/>
          <w:szCs w:val="28"/>
        </w:rPr>
      </w:pPr>
      <w:r>
        <w:rPr>
          <w:sz w:val="28"/>
          <w:szCs w:val="28"/>
        </w:rPr>
        <w:t xml:space="preserve">4. </w:t>
      </w:r>
      <w:r w:rsidRPr="00200FC0">
        <w:rPr>
          <w:sz w:val="28"/>
          <w:szCs w:val="28"/>
        </w:rPr>
        <w:t xml:space="preserve">Контроль за виконанням </w:t>
      </w:r>
      <w:r>
        <w:rPr>
          <w:sz w:val="28"/>
          <w:szCs w:val="28"/>
        </w:rPr>
        <w:t xml:space="preserve">цього </w:t>
      </w:r>
      <w:r w:rsidRPr="00200FC0">
        <w:rPr>
          <w:sz w:val="28"/>
          <w:szCs w:val="28"/>
        </w:rPr>
        <w:t>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253B8E" w:rsidRDefault="00253B8E" w:rsidP="00C500AD">
      <w:pPr>
        <w:jc w:val="both"/>
        <w:rPr>
          <w:sz w:val="28"/>
          <w:szCs w:val="28"/>
        </w:rPr>
      </w:pPr>
    </w:p>
    <w:p w:rsidR="00253B8E" w:rsidRPr="00200FC0" w:rsidRDefault="00253B8E" w:rsidP="00C500AD">
      <w:pPr>
        <w:jc w:val="both"/>
        <w:rPr>
          <w:sz w:val="28"/>
          <w:szCs w:val="28"/>
        </w:rPr>
      </w:pPr>
    </w:p>
    <w:p w:rsidR="00253B8E" w:rsidRPr="00200FC0" w:rsidRDefault="00253B8E" w:rsidP="00C500AD">
      <w:pPr>
        <w:jc w:val="both"/>
        <w:rPr>
          <w:sz w:val="28"/>
          <w:szCs w:val="28"/>
        </w:rPr>
      </w:pPr>
      <w:r w:rsidRPr="00200FC0">
        <w:rPr>
          <w:sz w:val="28"/>
          <w:szCs w:val="28"/>
        </w:rPr>
        <w:t>Голова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О.П.Покутній</w:t>
      </w:r>
    </w:p>
    <w:p w:rsidR="00253B8E" w:rsidRPr="00200FC0" w:rsidRDefault="00253B8E" w:rsidP="00C500AD">
      <w:pPr>
        <w:jc w:val="both"/>
        <w:rPr>
          <w:sz w:val="28"/>
          <w:szCs w:val="28"/>
        </w:rPr>
      </w:pPr>
    </w:p>
    <w:p w:rsidR="00253B8E" w:rsidRPr="00200FC0" w:rsidRDefault="00253B8E" w:rsidP="00C500AD">
      <w:pPr>
        <w:spacing w:line="240" w:lineRule="exact"/>
        <w:rPr>
          <w:sz w:val="28"/>
          <w:szCs w:val="28"/>
        </w:rPr>
      </w:pPr>
      <w:r w:rsidRPr="00200FC0">
        <w:rPr>
          <w:sz w:val="28"/>
          <w:szCs w:val="28"/>
        </w:rPr>
        <w:t xml:space="preserve">Проект підготовлений </w:t>
      </w:r>
    </w:p>
    <w:p w:rsidR="00253B8E" w:rsidRPr="00200FC0" w:rsidRDefault="00253B8E" w:rsidP="00C500AD">
      <w:pPr>
        <w:spacing w:line="240" w:lineRule="exact"/>
        <w:rPr>
          <w:sz w:val="28"/>
          <w:szCs w:val="28"/>
        </w:rPr>
      </w:pPr>
      <w:r w:rsidRPr="00200FC0">
        <w:rPr>
          <w:sz w:val="28"/>
          <w:szCs w:val="28"/>
        </w:rPr>
        <w:t>відділом освіти</w:t>
      </w:r>
      <w:r>
        <w:rPr>
          <w:sz w:val="28"/>
          <w:szCs w:val="28"/>
        </w:rPr>
        <w:t>, молоді та спорту</w:t>
      </w:r>
    </w:p>
    <w:p w:rsidR="00253B8E" w:rsidRPr="00200FC0" w:rsidRDefault="00253B8E" w:rsidP="00C500AD">
      <w:pPr>
        <w:spacing w:line="240" w:lineRule="exact"/>
        <w:rPr>
          <w:sz w:val="28"/>
          <w:szCs w:val="28"/>
        </w:rPr>
      </w:pPr>
      <w:r w:rsidRPr="00200FC0">
        <w:rPr>
          <w:sz w:val="28"/>
          <w:szCs w:val="28"/>
        </w:rPr>
        <w:t xml:space="preserve">райдержадміністрації </w:t>
      </w:r>
    </w:p>
    <w:p w:rsidR="00253B8E" w:rsidRPr="00200FC0" w:rsidRDefault="00253B8E" w:rsidP="00C500AD">
      <w:pPr>
        <w:spacing w:line="240" w:lineRule="exact"/>
        <w:rPr>
          <w:sz w:val="28"/>
          <w:szCs w:val="28"/>
        </w:rPr>
      </w:pPr>
    </w:p>
    <w:p w:rsidR="00253B8E" w:rsidRDefault="00253B8E" w:rsidP="00C500AD">
      <w:pPr>
        <w:spacing w:line="240" w:lineRule="exact"/>
        <w:rPr>
          <w:sz w:val="28"/>
          <w:szCs w:val="28"/>
        </w:rPr>
      </w:pPr>
      <w:r>
        <w:rPr>
          <w:sz w:val="28"/>
          <w:szCs w:val="28"/>
        </w:rPr>
        <w:t>Начальник</w:t>
      </w:r>
      <w:r w:rsidRPr="00200FC0">
        <w:rPr>
          <w:sz w:val="28"/>
          <w:szCs w:val="28"/>
        </w:rPr>
        <w:t xml:space="preserve"> відділу </w:t>
      </w:r>
      <w:r>
        <w:rPr>
          <w:sz w:val="28"/>
          <w:szCs w:val="28"/>
        </w:rPr>
        <w:t>освіти,</w:t>
      </w:r>
    </w:p>
    <w:p w:rsidR="00253B8E" w:rsidRPr="00200FC0" w:rsidRDefault="00253B8E" w:rsidP="00C500AD">
      <w:pPr>
        <w:spacing w:line="240" w:lineRule="exact"/>
        <w:rPr>
          <w:sz w:val="28"/>
          <w:szCs w:val="28"/>
        </w:rPr>
      </w:pPr>
      <w:r>
        <w:rPr>
          <w:sz w:val="28"/>
          <w:szCs w:val="28"/>
        </w:rPr>
        <w:t>молоді та спорту райдержадміністрації</w:t>
      </w:r>
      <w:r>
        <w:rPr>
          <w:sz w:val="28"/>
          <w:szCs w:val="28"/>
        </w:rPr>
        <w:tab/>
      </w:r>
      <w:r>
        <w:rPr>
          <w:sz w:val="28"/>
          <w:szCs w:val="28"/>
        </w:rPr>
        <w:tab/>
      </w:r>
      <w:r>
        <w:rPr>
          <w:sz w:val="28"/>
          <w:szCs w:val="28"/>
        </w:rPr>
        <w:tab/>
      </w:r>
      <w:r>
        <w:rPr>
          <w:sz w:val="28"/>
          <w:szCs w:val="28"/>
        </w:rPr>
        <w:tab/>
        <w:t>П.В.Капітонов</w:t>
      </w:r>
    </w:p>
    <w:p w:rsidR="00253B8E" w:rsidRPr="00200FC0" w:rsidRDefault="00253B8E" w:rsidP="00C500AD">
      <w:pPr>
        <w:spacing w:line="240" w:lineRule="exact"/>
        <w:rPr>
          <w:sz w:val="28"/>
          <w:szCs w:val="28"/>
        </w:rPr>
      </w:pPr>
    </w:p>
    <w:p w:rsidR="00253B8E" w:rsidRPr="008977E4" w:rsidRDefault="00253B8E" w:rsidP="00C500AD">
      <w:pPr>
        <w:spacing w:line="240" w:lineRule="exact"/>
        <w:rPr>
          <w:sz w:val="28"/>
          <w:szCs w:val="28"/>
        </w:rPr>
      </w:pPr>
      <w:r w:rsidRPr="00200FC0">
        <w:rPr>
          <w:sz w:val="28"/>
          <w:szCs w:val="28"/>
        </w:rPr>
        <w:t>Аркуш погодження додається.</w:t>
      </w:r>
    </w:p>
    <w:p w:rsidR="00253B8E" w:rsidRDefault="00253B8E" w:rsidP="00C500AD">
      <w:pPr>
        <w:ind w:left="5664" w:firstLine="708"/>
        <w:jc w:val="both"/>
        <w:rPr>
          <w:sz w:val="28"/>
        </w:rPr>
      </w:pPr>
    </w:p>
    <w:p w:rsidR="00253B8E" w:rsidRDefault="00253B8E" w:rsidP="00C500AD">
      <w:pPr>
        <w:ind w:left="5664" w:firstLine="708"/>
        <w:jc w:val="both"/>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673FDE">
      <w:pPr>
        <w:rPr>
          <w:sz w:val="28"/>
        </w:rPr>
      </w:pPr>
    </w:p>
    <w:p w:rsidR="00253B8E" w:rsidRDefault="00253B8E" w:rsidP="00DE1F8B">
      <w:pPr>
        <w:shd w:val="clear" w:color="auto" w:fill="FFFFFF"/>
        <w:autoSpaceDE w:val="0"/>
        <w:autoSpaceDN w:val="0"/>
        <w:adjustRightInd w:val="0"/>
        <w:ind w:firstLine="708"/>
        <w:jc w:val="right"/>
        <w:rPr>
          <w:sz w:val="28"/>
          <w:szCs w:val="28"/>
        </w:rPr>
      </w:pPr>
      <w:r>
        <w:rPr>
          <w:sz w:val="28"/>
          <w:szCs w:val="28"/>
        </w:rPr>
        <w:t>ЗАТВЕРДЖЕНО</w:t>
      </w:r>
    </w:p>
    <w:p w:rsidR="00253B8E" w:rsidRDefault="00253B8E" w:rsidP="00DE1F8B">
      <w:pPr>
        <w:shd w:val="clear" w:color="auto" w:fill="FFFFFF"/>
        <w:autoSpaceDE w:val="0"/>
        <w:autoSpaceDN w:val="0"/>
        <w:adjustRightInd w:val="0"/>
        <w:ind w:firstLine="708"/>
        <w:jc w:val="right"/>
        <w:rPr>
          <w:sz w:val="28"/>
          <w:szCs w:val="28"/>
        </w:rPr>
      </w:pPr>
      <w:r>
        <w:rPr>
          <w:sz w:val="28"/>
          <w:szCs w:val="28"/>
        </w:rPr>
        <w:t>рішення районної ради</w:t>
      </w:r>
    </w:p>
    <w:p w:rsidR="00253B8E" w:rsidRPr="000C472F" w:rsidRDefault="00253B8E" w:rsidP="00DE1F8B">
      <w:pPr>
        <w:shd w:val="clear" w:color="auto" w:fill="FFFFFF"/>
        <w:autoSpaceDE w:val="0"/>
        <w:autoSpaceDN w:val="0"/>
        <w:adjustRightInd w:val="0"/>
        <w:ind w:firstLine="708"/>
        <w:jc w:val="right"/>
        <w:rPr>
          <w:sz w:val="28"/>
          <w:szCs w:val="28"/>
        </w:rPr>
      </w:pPr>
      <w:r>
        <w:rPr>
          <w:sz w:val="28"/>
          <w:szCs w:val="28"/>
        </w:rPr>
        <w:t>від ___________ №___</w:t>
      </w:r>
    </w:p>
    <w:p w:rsidR="00253B8E" w:rsidRDefault="00253B8E" w:rsidP="00DE1F8B">
      <w:pPr>
        <w:jc w:val="center"/>
        <w:rPr>
          <w:sz w:val="28"/>
          <w:szCs w:val="28"/>
        </w:rPr>
      </w:pPr>
    </w:p>
    <w:p w:rsidR="00253B8E" w:rsidRDefault="00253B8E" w:rsidP="00DE1F8B">
      <w:pPr>
        <w:jc w:val="center"/>
        <w:rPr>
          <w:sz w:val="28"/>
          <w:szCs w:val="28"/>
        </w:rPr>
      </w:pPr>
    </w:p>
    <w:p w:rsidR="00253B8E" w:rsidRDefault="00253B8E" w:rsidP="00DE1F8B">
      <w:pPr>
        <w:jc w:val="center"/>
        <w:rPr>
          <w:sz w:val="28"/>
          <w:szCs w:val="28"/>
        </w:rPr>
      </w:pPr>
    </w:p>
    <w:p w:rsidR="00253B8E" w:rsidRDefault="00253B8E" w:rsidP="00DE1F8B">
      <w:pPr>
        <w:jc w:val="center"/>
        <w:rPr>
          <w:sz w:val="28"/>
          <w:szCs w:val="28"/>
        </w:rPr>
      </w:pPr>
    </w:p>
    <w:p w:rsidR="00253B8E" w:rsidRDefault="00253B8E" w:rsidP="00DE1F8B">
      <w:pPr>
        <w:jc w:val="center"/>
        <w:rPr>
          <w:sz w:val="28"/>
          <w:szCs w:val="28"/>
        </w:rPr>
      </w:pPr>
    </w:p>
    <w:p w:rsidR="00253B8E" w:rsidRDefault="00253B8E" w:rsidP="00DE1F8B">
      <w:pPr>
        <w:jc w:val="center"/>
        <w:rPr>
          <w:sz w:val="28"/>
          <w:szCs w:val="28"/>
        </w:rPr>
      </w:pPr>
    </w:p>
    <w:p w:rsidR="00253B8E" w:rsidRDefault="00253B8E" w:rsidP="00DE1F8B">
      <w:pPr>
        <w:jc w:val="center"/>
        <w:rPr>
          <w:sz w:val="28"/>
          <w:szCs w:val="28"/>
        </w:rPr>
      </w:pPr>
    </w:p>
    <w:p w:rsidR="00253B8E" w:rsidRDefault="00253B8E" w:rsidP="00DE1F8B">
      <w:pPr>
        <w:jc w:val="center"/>
        <w:rPr>
          <w:sz w:val="28"/>
          <w:szCs w:val="28"/>
        </w:rPr>
      </w:pPr>
    </w:p>
    <w:p w:rsidR="00253B8E" w:rsidRDefault="00253B8E" w:rsidP="00DE1F8B">
      <w:pPr>
        <w:jc w:val="center"/>
        <w:rPr>
          <w:sz w:val="28"/>
          <w:szCs w:val="28"/>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r>
        <w:rPr>
          <w:sz w:val="40"/>
          <w:szCs w:val="40"/>
        </w:rPr>
        <w:t>Районна програма</w:t>
      </w:r>
    </w:p>
    <w:p w:rsidR="00253B8E" w:rsidRDefault="00253B8E" w:rsidP="00DE1F8B">
      <w:pPr>
        <w:jc w:val="center"/>
        <w:rPr>
          <w:sz w:val="40"/>
          <w:szCs w:val="40"/>
        </w:rPr>
      </w:pPr>
      <w:r>
        <w:rPr>
          <w:sz w:val="40"/>
          <w:szCs w:val="40"/>
        </w:rPr>
        <w:t xml:space="preserve"> «Інклюзивна освіта»</w:t>
      </w:r>
    </w:p>
    <w:p w:rsidR="00253B8E" w:rsidRDefault="00253B8E" w:rsidP="00DE1F8B">
      <w:pPr>
        <w:jc w:val="center"/>
        <w:rPr>
          <w:sz w:val="40"/>
          <w:szCs w:val="40"/>
        </w:rPr>
      </w:pPr>
      <w:r>
        <w:rPr>
          <w:sz w:val="40"/>
          <w:szCs w:val="40"/>
        </w:rPr>
        <w:t xml:space="preserve"> на 2016-2020 роки</w:t>
      </w: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40"/>
          <w:szCs w:val="40"/>
        </w:rPr>
      </w:pPr>
    </w:p>
    <w:p w:rsidR="00253B8E" w:rsidRDefault="00253B8E" w:rsidP="00DE1F8B">
      <w:pPr>
        <w:jc w:val="center"/>
        <w:rPr>
          <w:sz w:val="28"/>
          <w:szCs w:val="28"/>
        </w:rPr>
      </w:pPr>
    </w:p>
    <w:p w:rsidR="00253B8E" w:rsidRDefault="00253B8E" w:rsidP="00DE1F8B">
      <w:pPr>
        <w:jc w:val="center"/>
        <w:rPr>
          <w:sz w:val="28"/>
          <w:szCs w:val="28"/>
        </w:rPr>
      </w:pPr>
      <w:r>
        <w:rPr>
          <w:sz w:val="28"/>
          <w:szCs w:val="28"/>
        </w:rPr>
        <w:t>ЗМІСТ</w:t>
      </w:r>
    </w:p>
    <w:p w:rsidR="00253B8E" w:rsidRDefault="00253B8E" w:rsidP="00DE1F8B">
      <w:pPr>
        <w:jc w:val="center"/>
        <w:rPr>
          <w:sz w:val="28"/>
          <w:szCs w:val="28"/>
        </w:rPr>
      </w:pPr>
    </w:p>
    <w:p w:rsidR="00253B8E" w:rsidRDefault="00253B8E" w:rsidP="00DE1F8B">
      <w:pPr>
        <w:tabs>
          <w:tab w:val="left" w:leader="dot" w:pos="7938"/>
        </w:tabs>
        <w:jc w:val="both"/>
        <w:rPr>
          <w:sz w:val="28"/>
          <w:szCs w:val="28"/>
        </w:rPr>
      </w:pPr>
      <w:r>
        <w:rPr>
          <w:sz w:val="28"/>
          <w:szCs w:val="28"/>
        </w:rPr>
        <w:t xml:space="preserve">І.Загальні положення </w:t>
      </w:r>
      <w:r>
        <w:rPr>
          <w:sz w:val="28"/>
          <w:szCs w:val="28"/>
        </w:rPr>
        <w:tab/>
        <w:t xml:space="preserve"> 3</w:t>
      </w: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r>
        <w:rPr>
          <w:sz w:val="28"/>
          <w:szCs w:val="28"/>
        </w:rPr>
        <w:t>1.1. Обґрунтування необхідності</w:t>
      </w:r>
      <w:r>
        <w:rPr>
          <w:sz w:val="28"/>
          <w:szCs w:val="28"/>
        </w:rPr>
        <w:tab/>
        <w:t xml:space="preserve"> 3-5</w:t>
      </w: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r>
        <w:rPr>
          <w:sz w:val="28"/>
          <w:szCs w:val="28"/>
        </w:rPr>
        <w:t>1.2. Мета і шляхи її досягнення</w:t>
      </w:r>
      <w:r>
        <w:rPr>
          <w:sz w:val="28"/>
          <w:szCs w:val="28"/>
        </w:rPr>
        <w:tab/>
        <w:t xml:space="preserve"> 5</w:t>
      </w: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r>
        <w:rPr>
          <w:sz w:val="28"/>
          <w:szCs w:val="28"/>
        </w:rPr>
        <w:t>1.3. Правові аспекти</w:t>
      </w:r>
      <w:r>
        <w:rPr>
          <w:sz w:val="28"/>
          <w:szCs w:val="28"/>
        </w:rPr>
        <w:tab/>
        <w:t xml:space="preserve"> 5-6</w:t>
      </w: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r>
        <w:rPr>
          <w:sz w:val="28"/>
          <w:szCs w:val="28"/>
        </w:rPr>
        <w:t>ІІ. Фінансово-економічне обґрунтування</w:t>
      </w:r>
      <w:r>
        <w:rPr>
          <w:sz w:val="28"/>
          <w:szCs w:val="28"/>
        </w:rPr>
        <w:tab/>
        <w:t xml:space="preserve"> 6</w:t>
      </w: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r>
        <w:rPr>
          <w:sz w:val="28"/>
          <w:szCs w:val="28"/>
        </w:rPr>
        <w:t>ІІІ. Очікувані результати</w:t>
      </w:r>
      <w:r>
        <w:rPr>
          <w:sz w:val="28"/>
          <w:szCs w:val="28"/>
        </w:rPr>
        <w:tab/>
        <w:t xml:space="preserve"> 6 </w:t>
      </w: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r>
        <w:rPr>
          <w:sz w:val="28"/>
          <w:szCs w:val="28"/>
        </w:rPr>
        <w:t xml:space="preserve">ІV. План заходів щодо запровадження інклюзивного навчання у </w:t>
      </w:r>
    </w:p>
    <w:p w:rsidR="00253B8E" w:rsidRDefault="00253B8E" w:rsidP="00DE1F8B">
      <w:pPr>
        <w:tabs>
          <w:tab w:val="left" w:leader="dot" w:pos="7938"/>
        </w:tabs>
        <w:rPr>
          <w:sz w:val="28"/>
          <w:szCs w:val="28"/>
        </w:rPr>
      </w:pPr>
      <w:r>
        <w:rPr>
          <w:sz w:val="28"/>
          <w:szCs w:val="28"/>
        </w:rPr>
        <w:t xml:space="preserve">дошкільних, загальноосвітніх та позашкільних навчальних </w:t>
      </w:r>
    </w:p>
    <w:p w:rsidR="00253B8E" w:rsidRDefault="00253B8E" w:rsidP="00DE1F8B">
      <w:pPr>
        <w:tabs>
          <w:tab w:val="left" w:leader="dot" w:pos="7938"/>
        </w:tabs>
        <w:rPr>
          <w:sz w:val="28"/>
          <w:szCs w:val="28"/>
        </w:rPr>
      </w:pPr>
      <w:r>
        <w:rPr>
          <w:sz w:val="28"/>
          <w:szCs w:val="28"/>
        </w:rPr>
        <w:t>закладах на період 2016-2020 років   .</w:t>
      </w:r>
      <w:r>
        <w:rPr>
          <w:sz w:val="28"/>
          <w:szCs w:val="28"/>
        </w:rPr>
        <w:tab/>
        <w:t xml:space="preserve"> 7- 11</w:t>
      </w: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p>
    <w:p w:rsidR="00253B8E" w:rsidRDefault="00253B8E" w:rsidP="00DE1F8B">
      <w:pPr>
        <w:tabs>
          <w:tab w:val="left" w:leader="dot" w:pos="7938"/>
        </w:tabs>
        <w:rPr>
          <w:sz w:val="28"/>
          <w:szCs w:val="28"/>
        </w:rPr>
      </w:pPr>
    </w:p>
    <w:p w:rsidR="00253B8E" w:rsidRDefault="00253B8E" w:rsidP="00DE1F8B">
      <w:pPr>
        <w:rPr>
          <w:sz w:val="28"/>
          <w:szCs w:val="28"/>
        </w:rPr>
        <w:sectPr w:rsidR="00253B8E" w:rsidSect="001B7242">
          <w:footerReference w:type="default" r:id="rId9"/>
          <w:pgSz w:w="11906" w:h="16838"/>
          <w:pgMar w:top="1134" w:right="851" w:bottom="1134" w:left="1701" w:header="709" w:footer="709" w:gutter="0"/>
          <w:cols w:space="720"/>
          <w:titlePg/>
          <w:docGrid w:linePitch="326"/>
        </w:sectPr>
      </w:pPr>
    </w:p>
    <w:p w:rsidR="00253B8E" w:rsidRDefault="00253B8E" w:rsidP="00DE1F8B">
      <w:pPr>
        <w:tabs>
          <w:tab w:val="left" w:leader="dot" w:pos="7938"/>
        </w:tabs>
        <w:rPr>
          <w:sz w:val="28"/>
          <w:szCs w:val="28"/>
        </w:rPr>
      </w:pPr>
    </w:p>
    <w:p w:rsidR="00253B8E" w:rsidRDefault="00253B8E" w:rsidP="00DE1F8B">
      <w:pPr>
        <w:pStyle w:val="Heading1"/>
        <w:rPr>
          <w:b w:val="0"/>
          <w:szCs w:val="28"/>
        </w:rPr>
      </w:pPr>
      <w:r>
        <w:rPr>
          <w:b w:val="0"/>
          <w:szCs w:val="28"/>
        </w:rPr>
        <w:t>І.Загальні положення</w:t>
      </w:r>
    </w:p>
    <w:p w:rsidR="00253B8E" w:rsidRDefault="00253B8E" w:rsidP="00DE1F8B">
      <w:pPr>
        <w:jc w:val="center"/>
        <w:rPr>
          <w:sz w:val="28"/>
          <w:szCs w:val="28"/>
        </w:rPr>
      </w:pPr>
    </w:p>
    <w:p w:rsidR="00253B8E" w:rsidRDefault="00253B8E" w:rsidP="00DE1F8B">
      <w:pPr>
        <w:jc w:val="center"/>
        <w:rPr>
          <w:b/>
          <w:sz w:val="28"/>
          <w:szCs w:val="28"/>
        </w:rPr>
      </w:pPr>
    </w:p>
    <w:p w:rsidR="00253B8E" w:rsidRDefault="00253B8E" w:rsidP="00DE1F8B">
      <w:pPr>
        <w:numPr>
          <w:ilvl w:val="1"/>
          <w:numId w:val="2"/>
        </w:numPr>
        <w:jc w:val="both"/>
        <w:rPr>
          <w:b/>
          <w:sz w:val="28"/>
          <w:szCs w:val="28"/>
        </w:rPr>
      </w:pPr>
      <w:r>
        <w:rPr>
          <w:b/>
          <w:sz w:val="28"/>
          <w:szCs w:val="28"/>
        </w:rPr>
        <w:t>Обґрунтування необхідності.</w:t>
      </w:r>
    </w:p>
    <w:p w:rsidR="00253B8E" w:rsidRDefault="00253B8E" w:rsidP="00DE1F8B">
      <w:pPr>
        <w:jc w:val="both"/>
        <w:rPr>
          <w:b/>
          <w:sz w:val="28"/>
          <w:szCs w:val="28"/>
        </w:rPr>
      </w:pPr>
    </w:p>
    <w:p w:rsidR="00253B8E" w:rsidRDefault="00253B8E" w:rsidP="00DE1F8B">
      <w:pPr>
        <w:ind w:firstLine="708"/>
        <w:jc w:val="both"/>
        <w:rPr>
          <w:sz w:val="28"/>
          <w:szCs w:val="28"/>
        </w:rPr>
      </w:pPr>
      <w:r>
        <w:rPr>
          <w:sz w:val="28"/>
          <w:szCs w:val="32"/>
        </w:rPr>
        <w:t xml:space="preserve">Створення районної програми  «Інклюзивна освіта» на 2016-2020 роки (далі Програма), метою якої є запровадження інклюзивного навчання  </w:t>
      </w:r>
      <w:r>
        <w:rPr>
          <w:sz w:val="28"/>
          <w:szCs w:val="28"/>
        </w:rPr>
        <w:t xml:space="preserve">у загальноосвітніх, позашкільних та дошкільних  навчальних закладах району,  </w:t>
      </w:r>
      <w:r>
        <w:rPr>
          <w:color w:val="000000"/>
          <w:sz w:val="28"/>
          <w:szCs w:val="28"/>
        </w:rPr>
        <w:t xml:space="preserve">викликане необхідністю вирішення важливих питань із забезпечення права на якісну освіту дітей з особливими освітніми потребами. </w:t>
      </w:r>
    </w:p>
    <w:p w:rsidR="00253B8E" w:rsidRDefault="00253B8E" w:rsidP="00DE1F8B">
      <w:pPr>
        <w:ind w:firstLine="720"/>
        <w:jc w:val="both"/>
        <w:rPr>
          <w:sz w:val="28"/>
          <w:szCs w:val="28"/>
        </w:rPr>
      </w:pPr>
      <w:r>
        <w:rPr>
          <w:color w:val="000000"/>
          <w:sz w:val="28"/>
          <w:szCs w:val="28"/>
        </w:rPr>
        <w:t>На сьогодні</w:t>
      </w:r>
      <w:r>
        <w:rPr>
          <w:sz w:val="28"/>
          <w:szCs w:val="28"/>
        </w:rPr>
        <w:t xml:space="preserve"> впровадження інклюзивного навчання є альтернативою найбільш поширеній формі навчання і розвитку  дітей з вадами психофізичного розвитку, а саме навчання, розвиток  і виховання у спеціальних загальноосвітніх школах,  школах-інтернатах та дошкільних навчальних закладах. Інклюзивне навчання створить умови перебування дитини з обмеженими можливостями у соціумі звичайного дитячого колективу, під супроводом асистента вчителя, вихователя, корекційних педагогів.</w:t>
      </w:r>
    </w:p>
    <w:p w:rsidR="00253B8E" w:rsidRPr="00DE1F8B" w:rsidRDefault="00253B8E" w:rsidP="00DE1F8B">
      <w:pPr>
        <w:pStyle w:val="BodyTextIndent"/>
        <w:ind w:left="0" w:firstLine="708"/>
        <w:jc w:val="both"/>
        <w:rPr>
          <w:kern w:val="28"/>
          <w:sz w:val="28"/>
        </w:rPr>
      </w:pPr>
      <w:r w:rsidRPr="00DE1F8B">
        <w:rPr>
          <w:kern w:val="28"/>
          <w:sz w:val="28"/>
        </w:rPr>
        <w:t xml:space="preserve">У програмі враховано  досвід роботи з організації інклюзивного навчання  на базі загальноосвітніх навчальних закладів Запоріжжя, України в цілому, де все більшого поширення набуває спільна форма навчання та виховання дітей з особливостями розвитку та їх здоровими однолітками. </w:t>
      </w:r>
    </w:p>
    <w:p w:rsidR="00253B8E" w:rsidRPr="00DE1F8B" w:rsidRDefault="00253B8E" w:rsidP="00DE1F8B">
      <w:pPr>
        <w:pStyle w:val="BodyTextIndent"/>
        <w:ind w:left="0" w:firstLine="708"/>
        <w:jc w:val="both"/>
        <w:rPr>
          <w:kern w:val="28"/>
          <w:sz w:val="28"/>
          <w:szCs w:val="28"/>
        </w:rPr>
      </w:pPr>
      <w:r w:rsidRPr="00DE1F8B">
        <w:rPr>
          <w:kern w:val="28"/>
          <w:sz w:val="28"/>
          <w:szCs w:val="28"/>
        </w:rPr>
        <w:t xml:space="preserve">Щороку  у закладах освіти  району навчаються  та виховуються    50 -  70 дітей-інвалідів, що складає 2-3% від загальної кількості школярів. Як правило для 45 – 55 дітей, в тому числі і дітей-інвалідів, які мають медичні довідки та документи встановленого зразка,  організовується  індивідуальна форма навчання (вдома). Це діти з проблемами розумового розвитку, психічними розладами, сенсорними порушеннями (зі зниженим слухом, зі зниженим зором), порушеннями опорно-рухового апарату, соматичними захворюваннями (захворюваннями внутрішніх органів, дихальної, нервової систем та ін.). </w:t>
      </w:r>
    </w:p>
    <w:p w:rsidR="00253B8E" w:rsidRPr="00DE1F8B" w:rsidRDefault="00253B8E" w:rsidP="00DE1F8B">
      <w:pPr>
        <w:pStyle w:val="BodyTextIndent"/>
        <w:ind w:left="0" w:firstLine="708"/>
        <w:jc w:val="both"/>
        <w:rPr>
          <w:kern w:val="28"/>
          <w:sz w:val="28"/>
          <w:szCs w:val="28"/>
        </w:rPr>
      </w:pPr>
      <w:r w:rsidRPr="00DE1F8B">
        <w:rPr>
          <w:kern w:val="28"/>
          <w:sz w:val="28"/>
          <w:szCs w:val="28"/>
        </w:rPr>
        <w:t>За умови впровадження інклюзивної форми навчання окрема частина такої категорії дітей матиме можливість навчатися в умовах загальноосвітнього навчального закладу, у звичайному класі, відвідувати виховні заходи.</w:t>
      </w:r>
    </w:p>
    <w:p w:rsidR="00253B8E" w:rsidRPr="00DE1F8B" w:rsidRDefault="00253B8E" w:rsidP="00DE1F8B">
      <w:pPr>
        <w:pStyle w:val="BodyTextIndent"/>
        <w:ind w:left="0" w:firstLine="708"/>
        <w:jc w:val="both"/>
        <w:rPr>
          <w:kern w:val="28"/>
          <w:sz w:val="28"/>
        </w:rPr>
      </w:pPr>
      <w:r w:rsidRPr="00DE1F8B">
        <w:rPr>
          <w:kern w:val="28"/>
          <w:sz w:val="28"/>
        </w:rPr>
        <w:t xml:space="preserve">На сьогодні, організаційно-методичні засади навчального – виховного  процесу як у  загальноосвітніх закладах, так і в дошкільних навчальних закладах  орієнтовані на дитину, яка нормально розвивається, без урахування особливостей психофізичного розвитку дітей з особливими потребами. Для дітей з вадами психофізичного розвитку паралельно існують і використовуються спеціальні програми. Невідповідність форм і методів педагогічного впливу на таких дітей може створювати передумови для формування у них негативного ставлення до навчання, девіантної поведінки. </w:t>
      </w:r>
    </w:p>
    <w:p w:rsidR="00253B8E" w:rsidRPr="00DE1F8B" w:rsidRDefault="00253B8E" w:rsidP="00DE1F8B">
      <w:pPr>
        <w:pStyle w:val="BodyTextIndent"/>
        <w:ind w:left="0" w:firstLine="708"/>
        <w:jc w:val="both"/>
        <w:rPr>
          <w:kern w:val="28"/>
          <w:sz w:val="28"/>
          <w:szCs w:val="28"/>
        </w:rPr>
      </w:pPr>
      <w:r w:rsidRPr="00DE1F8B">
        <w:rPr>
          <w:color w:val="000000"/>
          <w:sz w:val="28"/>
        </w:rPr>
        <w:t>Важливу роль в досягненні соціалізації,  гуманітарного, соціального та економічного розвитку осіб з особливими потребами відіграє інклюзивне навчання. Спільна освіта дітей з обмеженими можливостями та їх здорових однолітків є основою їхньої інтеграції та соціальної адаптації і реабілітації, слугує основою для формування світогляду. толерантності колективу однолітків про потребу сприйняття дітей з обмеженими можливостями як  рівний рівному.</w:t>
      </w:r>
    </w:p>
    <w:p w:rsidR="00253B8E" w:rsidRPr="00DE1F8B" w:rsidRDefault="00253B8E" w:rsidP="00DE1F8B">
      <w:pPr>
        <w:pStyle w:val="BodyTextIndent"/>
        <w:ind w:left="0" w:firstLine="708"/>
        <w:jc w:val="both"/>
        <w:rPr>
          <w:kern w:val="28"/>
          <w:sz w:val="28"/>
        </w:rPr>
      </w:pPr>
      <w:r w:rsidRPr="00DE1F8B">
        <w:rPr>
          <w:kern w:val="28"/>
          <w:sz w:val="28"/>
        </w:rPr>
        <w:t xml:space="preserve">Інклюзивне навчання  не є альтернативою спеціальній освіті, проте ,воно значно розширює її можливості. Для значної кількості дітей, що навчаються за програмою із затримкою психічного розвитку та за програмою із легкою розумовою відсталістю, втіленням програми буде надано  шанс позитивної інтеграції в соціум. Загальноосвітні, позашкільні та дошкільні навчальні  заклади будуть працювати у тісному зв’язку із спеціальними з навчальними закладами, відповідними кафедрами університетів, громадськими інститутами,  використовуючи напрацьовані методики роботи з дітьми тієї чи іншої нозології, залучати до консультування спеціалістів із багаторічним досвідом роботи з такою категорією дітей. </w:t>
      </w:r>
    </w:p>
    <w:p w:rsidR="00253B8E" w:rsidRPr="00DE1F8B" w:rsidRDefault="00253B8E" w:rsidP="00DE1F8B">
      <w:pPr>
        <w:pStyle w:val="BodyTextIndent"/>
        <w:ind w:left="0" w:firstLine="708"/>
        <w:jc w:val="both"/>
        <w:rPr>
          <w:sz w:val="28"/>
        </w:rPr>
      </w:pPr>
      <w:r w:rsidRPr="00DE1F8B">
        <w:rPr>
          <w:kern w:val="28"/>
          <w:sz w:val="28"/>
        </w:rPr>
        <w:t>Не менш актуальним є проведення практичних семінарів для категорії педагогічних працівників, що задіяні в інклюзивному навчанні. У зв’язку з цим особливої актуальності</w:t>
      </w:r>
      <w:r w:rsidRPr="00DE1F8B">
        <w:rPr>
          <w:i/>
          <w:sz w:val="28"/>
        </w:rPr>
        <w:t xml:space="preserve"> </w:t>
      </w:r>
      <w:r w:rsidRPr="00DE1F8B">
        <w:rPr>
          <w:sz w:val="28"/>
        </w:rPr>
        <w:t xml:space="preserve">набуває організація своєчасного системного психолого-педагогічного супроводу учнів та вихованців з порушеннями розвитку, консультування батьків, або осіб, що їх замінюють, надання практичних рекомендацій вузькими медичними і педагогічними фахівцями. </w:t>
      </w:r>
    </w:p>
    <w:p w:rsidR="00253B8E" w:rsidRPr="00DE1F8B" w:rsidRDefault="00253B8E" w:rsidP="00DE1F8B">
      <w:pPr>
        <w:pStyle w:val="BodyTextIndent"/>
        <w:ind w:left="0" w:firstLine="708"/>
        <w:jc w:val="both"/>
        <w:rPr>
          <w:sz w:val="28"/>
        </w:rPr>
      </w:pPr>
      <w:r w:rsidRPr="00DE1F8B">
        <w:rPr>
          <w:sz w:val="28"/>
        </w:rPr>
        <w:t>Приведення системи освітньої роботи у відповідність до потреб сім’ї та змісту сучасних корекційно-освітніх послуг, обов’язкове включення батьків в процес навчання та виховання дитини може здійснюватися тільки в контексті спільної взаємодії педагогів, батьків, психологів, медичних працівників, а також різних інституцій, котрі опікуються долею таких дітей.</w:t>
      </w:r>
    </w:p>
    <w:p w:rsidR="00253B8E" w:rsidRPr="00DE1F8B" w:rsidRDefault="00253B8E" w:rsidP="00DE1F8B">
      <w:pPr>
        <w:pStyle w:val="BodyTextIndent"/>
        <w:ind w:left="0" w:firstLine="708"/>
        <w:jc w:val="both"/>
        <w:rPr>
          <w:color w:val="000000"/>
          <w:sz w:val="28"/>
          <w:szCs w:val="28"/>
        </w:rPr>
      </w:pPr>
      <w:r w:rsidRPr="00DE1F8B">
        <w:rPr>
          <w:kern w:val="28"/>
          <w:sz w:val="28"/>
        </w:rPr>
        <w:t>Відповідно до Указів Президента України, доручень Уряду, низкою розпорядчих документів профільного Міністерства визначені завдання органам управління освітою щодо створення умов для вільного доступу дітей з інвалідністю до приміщень навчальних закладів, здійснення контролю за врахуванням потреб дітей з обмеженими фізичними можливостями при будівництві, проведенні реконструкції та капітальних ремонтів будівель та приміщень навчальних закладів. У цьому контексті у приміщеннях закладів освіти району збудовані пандуси. Є потреба у створенні умов для вільного доступу дітей з особливими потребами до вбиралень, їдалень, інших приміщень закладу.</w:t>
      </w:r>
    </w:p>
    <w:p w:rsidR="00253B8E" w:rsidRDefault="00253B8E" w:rsidP="00DE1F8B">
      <w:pPr>
        <w:pStyle w:val="BodyTextIndent2"/>
        <w:spacing w:after="0" w:line="240" w:lineRule="auto"/>
        <w:ind w:left="0" w:firstLine="720"/>
        <w:jc w:val="both"/>
        <w:rPr>
          <w:sz w:val="28"/>
          <w:szCs w:val="28"/>
          <w:lang w:val="uk-UA"/>
        </w:rPr>
      </w:pPr>
      <w:r>
        <w:rPr>
          <w:sz w:val="28"/>
          <w:szCs w:val="28"/>
          <w:lang w:val="uk-UA"/>
        </w:rPr>
        <w:t>Впровадження інтегрованого та інклюзивного навчання потребує  подальшої  роботи щодо створення відповідного освітнього середовища, забезпечення наукового супроводу, створення навчальних програм, навчального методичного забезпечення, організації роботи логопедичної та психологічної служби.</w:t>
      </w:r>
    </w:p>
    <w:p w:rsidR="00253B8E" w:rsidRDefault="00253B8E" w:rsidP="00DE1F8B">
      <w:pPr>
        <w:ind w:firstLine="708"/>
        <w:jc w:val="both"/>
        <w:rPr>
          <w:sz w:val="28"/>
          <w:szCs w:val="28"/>
        </w:rPr>
      </w:pPr>
      <w:r>
        <w:rPr>
          <w:sz w:val="28"/>
          <w:szCs w:val="28"/>
        </w:rPr>
        <w:t xml:space="preserve">Ключовим фактором розвитку інклюзивної освіти має бути відповідна підготовка педагогів та  асистентів педагога до роботи з дітьми з особливими потребами. </w:t>
      </w:r>
    </w:p>
    <w:p w:rsidR="00253B8E" w:rsidRDefault="00253B8E" w:rsidP="00DE1F8B">
      <w:pPr>
        <w:ind w:firstLine="708"/>
        <w:jc w:val="both"/>
        <w:rPr>
          <w:sz w:val="28"/>
          <w:szCs w:val="28"/>
          <w:u w:val="single"/>
        </w:rPr>
      </w:pPr>
      <w:r>
        <w:rPr>
          <w:sz w:val="28"/>
          <w:szCs w:val="28"/>
        </w:rPr>
        <w:t xml:space="preserve">Успішне впровадження навчання дітей з особливими потребами, потребує на місцевому рівні реалізації та поширення моделі інтегрованого та інклюзивного навчання дітей у дошкільних та загальноосвітніх навчальних закладах. Поряд із поширенням досвіду роботи окремих закладів освіти району щодо впровадження моделі інклюзивного навчання, не менш важливим чинником має стати за потреби надання можливості кожному закладу освіти навчати учнів та вихованців за інклюзивною формою. </w:t>
      </w:r>
    </w:p>
    <w:p w:rsidR="00253B8E" w:rsidRDefault="00253B8E" w:rsidP="00DE1F8B">
      <w:pPr>
        <w:ind w:firstLine="708"/>
        <w:jc w:val="both"/>
        <w:rPr>
          <w:sz w:val="28"/>
          <w:szCs w:val="28"/>
          <w:u w:val="single"/>
        </w:rPr>
      </w:pPr>
      <w:r>
        <w:rPr>
          <w:sz w:val="28"/>
          <w:szCs w:val="28"/>
        </w:rPr>
        <w:t>Прийняття  районної  програми інклюзивної освіти  на 2016 - 2020 роки забезпечить батькам можливість усвідомленого вибору місця для розвитку та  здобуття дітьми з особливими потребами якісної освіти, допоможе уникнути численних проблем, що призводять до напруження і загострення міжособистісних стосунків, порушення родинних зв’язків, послаблення інституту сім’ї в цілому. Надання можливості закладам освіти за потреби організовувати інклюзивне навчання, вводити ставки асистентів вихователя та асистентів учителя, значно підвищить рівень соціалізації та інтеграції у суспільство дітей з вадами психофізичного розвитку.</w:t>
      </w:r>
    </w:p>
    <w:p w:rsidR="00253B8E" w:rsidRDefault="00253B8E" w:rsidP="00DE1F8B">
      <w:pPr>
        <w:ind w:left="-180" w:firstLine="348"/>
        <w:jc w:val="both"/>
        <w:rPr>
          <w:sz w:val="28"/>
          <w:szCs w:val="28"/>
        </w:rPr>
      </w:pPr>
    </w:p>
    <w:p w:rsidR="00253B8E" w:rsidRDefault="00253B8E" w:rsidP="00DE1F8B">
      <w:pPr>
        <w:ind w:left="180"/>
        <w:jc w:val="both"/>
        <w:rPr>
          <w:b/>
          <w:sz w:val="28"/>
          <w:szCs w:val="28"/>
        </w:rPr>
      </w:pPr>
      <w:r>
        <w:rPr>
          <w:b/>
          <w:sz w:val="28"/>
          <w:szCs w:val="28"/>
        </w:rPr>
        <w:t>1.2.Мета і шляхи  досягнення програми інклюзивної освіти.</w:t>
      </w:r>
    </w:p>
    <w:p w:rsidR="00253B8E" w:rsidRDefault="00253B8E" w:rsidP="00DE1F8B">
      <w:pPr>
        <w:ind w:firstLine="708"/>
        <w:jc w:val="both"/>
        <w:rPr>
          <w:bCs/>
          <w:sz w:val="28"/>
          <w:szCs w:val="28"/>
        </w:rPr>
      </w:pPr>
    </w:p>
    <w:p w:rsidR="00253B8E" w:rsidRDefault="00253B8E" w:rsidP="00DE1F8B">
      <w:pPr>
        <w:ind w:firstLine="708"/>
        <w:jc w:val="both"/>
        <w:rPr>
          <w:b/>
          <w:sz w:val="28"/>
          <w:szCs w:val="28"/>
        </w:rPr>
      </w:pPr>
      <w:r>
        <w:rPr>
          <w:bCs/>
          <w:sz w:val="28"/>
          <w:szCs w:val="28"/>
        </w:rPr>
        <w:t xml:space="preserve">Метою </w:t>
      </w:r>
      <w:r>
        <w:rPr>
          <w:sz w:val="28"/>
          <w:szCs w:val="28"/>
        </w:rPr>
        <w:t xml:space="preserve">прийняття    Програми інклюзивної освіти  на 2016- 2020 роки </w:t>
      </w:r>
      <w:r>
        <w:rPr>
          <w:bCs/>
          <w:sz w:val="28"/>
          <w:szCs w:val="28"/>
        </w:rPr>
        <w:t xml:space="preserve">є реалізація державної політики щодо формування нової філософії ставлення до дітей з особливостями психофізичного розвитку, забезпечення їх конституційних прав і </w:t>
      </w:r>
      <w:r>
        <w:rPr>
          <w:sz w:val="28"/>
          <w:szCs w:val="28"/>
        </w:rPr>
        <w:t>державних</w:t>
      </w:r>
      <w:r>
        <w:rPr>
          <w:bCs/>
          <w:sz w:val="28"/>
          <w:szCs w:val="28"/>
        </w:rPr>
        <w:t xml:space="preserve"> гарантій на здобуття якісної освіти, здійснення комплексної реабілітації таких дітей, набуття ними побутових та соціальних навичок, розвиток здібностей, втілення міжнародної практики щодо збільшення кількості загальноосвітніх та дошкільних навчальних закладів з інклюзивною освітою, готових до надання освітніх послуг дітям з особливими освітніми потребами.</w:t>
      </w:r>
    </w:p>
    <w:p w:rsidR="00253B8E" w:rsidRDefault="00253B8E" w:rsidP="00DE1F8B">
      <w:pPr>
        <w:ind w:firstLine="348"/>
        <w:jc w:val="both"/>
        <w:rPr>
          <w:sz w:val="28"/>
          <w:szCs w:val="28"/>
        </w:rPr>
      </w:pPr>
      <w:r>
        <w:rPr>
          <w:sz w:val="28"/>
          <w:szCs w:val="28"/>
        </w:rPr>
        <w:t xml:space="preserve">Це значною мірою сприятиме забезпеченню </w:t>
      </w:r>
      <w:r>
        <w:rPr>
          <w:color w:val="000000"/>
          <w:sz w:val="28"/>
          <w:szCs w:val="28"/>
        </w:rPr>
        <w:t xml:space="preserve">права дітей, які потребують корекції фізичного та (або) розумового розвитку, на інтеграцію в суспільство шляхом створення умов для безперешкодного доступу до якісної освіти, </w:t>
      </w:r>
      <w:r>
        <w:rPr>
          <w:sz w:val="28"/>
          <w:szCs w:val="28"/>
        </w:rPr>
        <w:t xml:space="preserve">відповідно до їх задатків, нахилів, здібностей, індивідуальних, психічних та фізичних особливостей, культурних потреб. </w:t>
      </w:r>
    </w:p>
    <w:p w:rsidR="00253B8E" w:rsidRDefault="00253B8E" w:rsidP="00DE1F8B">
      <w:pPr>
        <w:ind w:firstLine="348"/>
        <w:jc w:val="both"/>
        <w:rPr>
          <w:sz w:val="28"/>
          <w:szCs w:val="28"/>
        </w:rPr>
      </w:pPr>
      <w:r>
        <w:rPr>
          <w:sz w:val="28"/>
          <w:szCs w:val="28"/>
        </w:rPr>
        <w:t>Разом з тим, це значно покращить організацію психолого-педагогічного супроводу дітей з особливими потребами, удосконалить  системні психолого-педагогічні заходи, спрямовані на компенсацію втрачених функцій, формування психологічних новоутворень.</w:t>
      </w:r>
    </w:p>
    <w:p w:rsidR="00253B8E" w:rsidRDefault="00253B8E" w:rsidP="00DE1F8B">
      <w:pPr>
        <w:ind w:firstLine="348"/>
        <w:jc w:val="both"/>
        <w:rPr>
          <w:sz w:val="28"/>
          <w:szCs w:val="28"/>
        </w:rPr>
      </w:pPr>
    </w:p>
    <w:p w:rsidR="00253B8E" w:rsidRDefault="00253B8E" w:rsidP="00DE1F8B">
      <w:pPr>
        <w:ind w:left="180"/>
        <w:jc w:val="both"/>
        <w:rPr>
          <w:sz w:val="28"/>
          <w:szCs w:val="28"/>
        </w:rPr>
      </w:pPr>
      <w:r>
        <w:rPr>
          <w:b/>
          <w:sz w:val="28"/>
          <w:szCs w:val="28"/>
        </w:rPr>
        <w:t>1.3.Правові аспекти.</w:t>
      </w:r>
    </w:p>
    <w:p w:rsidR="00253B8E" w:rsidRDefault="00253B8E" w:rsidP="00DE1F8B">
      <w:pPr>
        <w:ind w:left="180"/>
        <w:jc w:val="both"/>
        <w:rPr>
          <w:sz w:val="28"/>
          <w:szCs w:val="28"/>
        </w:rPr>
      </w:pPr>
    </w:p>
    <w:p w:rsidR="00253B8E" w:rsidRDefault="00253B8E" w:rsidP="00DE1F8B">
      <w:pPr>
        <w:pStyle w:val="FR1"/>
        <w:spacing w:line="240" w:lineRule="auto"/>
        <w:ind w:left="0" w:right="-1" w:firstLine="540"/>
        <w:jc w:val="both"/>
        <w:rPr>
          <w:sz w:val="28"/>
          <w:szCs w:val="28"/>
        </w:rPr>
      </w:pPr>
      <w:r>
        <w:rPr>
          <w:sz w:val="28"/>
          <w:szCs w:val="28"/>
        </w:rPr>
        <w:t xml:space="preserve">Правовою основою </w:t>
      </w:r>
      <w:r>
        <w:rPr>
          <w:bCs/>
          <w:sz w:val="28"/>
          <w:szCs w:val="28"/>
        </w:rPr>
        <w:t xml:space="preserve">прийняття таких змін </w:t>
      </w:r>
      <w:r>
        <w:rPr>
          <w:sz w:val="28"/>
          <w:szCs w:val="28"/>
        </w:rPr>
        <w:t>є:</w:t>
      </w:r>
      <w:r>
        <w:rPr>
          <w:kern w:val="28"/>
          <w:sz w:val="28"/>
          <w:szCs w:val="28"/>
        </w:rPr>
        <w:t xml:space="preserve"> Конституція України, Закони України: </w:t>
      </w:r>
      <w:r>
        <w:rPr>
          <w:sz w:val="28"/>
          <w:szCs w:val="28"/>
        </w:rPr>
        <w:t xml:space="preserve">«Про дошкільну освіту», </w:t>
      </w:r>
      <w:r>
        <w:rPr>
          <w:kern w:val="28"/>
          <w:sz w:val="28"/>
          <w:szCs w:val="28"/>
        </w:rPr>
        <w:t>“Про освіту», «Про загальну середню освіту», “Про реабілітацію інвалідів в Україні», “Про основи соціальної захищеності інвалідів в Україні», “Про охорону дитинства»,</w:t>
      </w:r>
      <w:r>
        <w:rPr>
          <w:sz w:val="28"/>
          <w:szCs w:val="28"/>
        </w:rPr>
        <w:t xml:space="preserve"> Укази Президента України: від 20.03.2008 р. № 244 «Про додаткові заходи щодо підвищення якості освіти в Україні», від 18.12.2007 р. № 1228 «Про додаткові невідкладні заходи щодо створення сприятливих умов для життєдіяльності осіб з обмеженими фізичними можливостями», Постанов Кабінету Міністрів України: від 1 серпня 2012 р. № 706 «Про затвердження Державної цільової програми «Національний план дій з реалізації Конвенції про права інвалідів» на період до 2020 року,</w:t>
      </w:r>
      <w:r>
        <w:rPr>
          <w:sz w:val="23"/>
          <w:szCs w:val="23"/>
        </w:rPr>
        <w:t xml:space="preserve"> </w:t>
      </w:r>
      <w:r>
        <w:rPr>
          <w:sz w:val="28"/>
          <w:szCs w:val="28"/>
        </w:rPr>
        <w:t>Постанови Кабінету Міністрів України  від 15 серпня 2011 року № 872 «Про затвердження порядку організації інклюзивного навчання у загальноосвітніх навчальних закладах»,  наказу Міністерства освіти і науки України від 09.12.2010 № 224 «Про затвердження положення про спеціальні класи для навчання дітей з особливими освітніми потребами у загальноосвітніх навчальних закладах», листів Міністерства освіти і науки, молоді та спорту України:  від 26.07.2012 № 1/9-529 «Про організацію психологічного і соціального супроводу в умовах  інклюзивного навчання»,  від 02.04.2012 № 1/9-245 «Щодо одержання документа про освіту учнями з особливими освітніми потребами загальноосвітніх навчальних закладах».</w:t>
      </w:r>
    </w:p>
    <w:p w:rsidR="00253B8E" w:rsidRDefault="00253B8E" w:rsidP="00DE1F8B">
      <w:pPr>
        <w:pStyle w:val="FR1"/>
        <w:spacing w:line="240" w:lineRule="auto"/>
        <w:ind w:left="0" w:right="-1" w:firstLine="540"/>
        <w:jc w:val="both"/>
        <w:rPr>
          <w:sz w:val="28"/>
          <w:szCs w:val="28"/>
        </w:rPr>
      </w:pPr>
    </w:p>
    <w:p w:rsidR="00253B8E" w:rsidRDefault="00253B8E" w:rsidP="00DE1F8B">
      <w:pPr>
        <w:ind w:left="180"/>
        <w:jc w:val="both"/>
        <w:rPr>
          <w:b/>
          <w:sz w:val="28"/>
          <w:szCs w:val="28"/>
        </w:rPr>
      </w:pPr>
      <w:bookmarkStart w:id="1" w:name="8"/>
      <w:bookmarkEnd w:id="1"/>
      <w:r>
        <w:rPr>
          <w:b/>
          <w:sz w:val="28"/>
          <w:szCs w:val="28"/>
        </w:rPr>
        <w:t>ІІ. Фінансово-економічне обґрунтування.</w:t>
      </w:r>
    </w:p>
    <w:p w:rsidR="00253B8E" w:rsidRDefault="00253B8E" w:rsidP="00DE1F8B">
      <w:pPr>
        <w:ind w:left="180"/>
        <w:jc w:val="both"/>
        <w:rPr>
          <w:b/>
          <w:sz w:val="28"/>
          <w:szCs w:val="28"/>
        </w:rPr>
      </w:pPr>
    </w:p>
    <w:p w:rsidR="00253B8E" w:rsidRDefault="00253B8E" w:rsidP="00DE1F8B">
      <w:pPr>
        <w:ind w:firstLine="540"/>
        <w:jc w:val="both"/>
        <w:rPr>
          <w:b/>
          <w:sz w:val="28"/>
          <w:szCs w:val="28"/>
        </w:rPr>
      </w:pPr>
      <w:r>
        <w:rPr>
          <w:sz w:val="28"/>
          <w:szCs w:val="28"/>
        </w:rPr>
        <w:t>Фінансування буде здійснюватися у межах асигнувань, виділених на галузь освіти, передбачених у бюджеті на відповідний рік, та за рахунок інших джерел  шляхом внесення змін до діючої програми за відповідним рішенням сесії Пологівської районної ради.</w:t>
      </w:r>
    </w:p>
    <w:p w:rsidR="00253B8E" w:rsidRDefault="00253B8E" w:rsidP="00DE1F8B">
      <w:pPr>
        <w:ind w:left="180"/>
        <w:jc w:val="both"/>
        <w:rPr>
          <w:b/>
          <w:sz w:val="28"/>
          <w:szCs w:val="28"/>
        </w:rPr>
      </w:pPr>
    </w:p>
    <w:p w:rsidR="00253B8E" w:rsidRDefault="00253B8E" w:rsidP="00DE1F8B">
      <w:pPr>
        <w:ind w:left="180"/>
        <w:jc w:val="both"/>
        <w:rPr>
          <w:sz w:val="28"/>
          <w:szCs w:val="28"/>
        </w:rPr>
      </w:pPr>
      <w:r>
        <w:rPr>
          <w:b/>
          <w:sz w:val="28"/>
          <w:szCs w:val="28"/>
        </w:rPr>
        <w:t>ІІІ. Очікувані результати</w:t>
      </w:r>
      <w:r>
        <w:rPr>
          <w:sz w:val="28"/>
          <w:szCs w:val="28"/>
        </w:rPr>
        <w:t>.</w:t>
      </w:r>
    </w:p>
    <w:p w:rsidR="00253B8E" w:rsidRDefault="00253B8E" w:rsidP="00DE1F8B">
      <w:pPr>
        <w:ind w:left="180"/>
        <w:jc w:val="both"/>
        <w:rPr>
          <w:sz w:val="28"/>
          <w:szCs w:val="28"/>
        </w:rPr>
      </w:pPr>
    </w:p>
    <w:p w:rsidR="00253B8E" w:rsidRDefault="00253B8E" w:rsidP="00DE1F8B">
      <w:pPr>
        <w:ind w:firstLine="708"/>
        <w:jc w:val="both"/>
        <w:rPr>
          <w:sz w:val="28"/>
          <w:szCs w:val="28"/>
        </w:rPr>
      </w:pPr>
      <w:r>
        <w:rPr>
          <w:sz w:val="28"/>
          <w:szCs w:val="28"/>
        </w:rPr>
        <w:t>Забезпечення вимог функціонування інклюзивної освіти у закладах освіти  району</w:t>
      </w:r>
      <w:r>
        <w:rPr>
          <w:bCs/>
          <w:sz w:val="28"/>
          <w:szCs w:val="28"/>
        </w:rPr>
        <w:t xml:space="preserve"> </w:t>
      </w:r>
      <w:r>
        <w:rPr>
          <w:sz w:val="28"/>
          <w:szCs w:val="28"/>
        </w:rPr>
        <w:t>сприятиме:</w:t>
      </w:r>
    </w:p>
    <w:p w:rsidR="00253B8E" w:rsidRPr="00381302" w:rsidRDefault="00253B8E" w:rsidP="00DE1F8B">
      <w:pPr>
        <w:ind w:firstLine="708"/>
        <w:jc w:val="both"/>
        <w:rPr>
          <w:sz w:val="28"/>
          <w:szCs w:val="28"/>
        </w:rPr>
      </w:pPr>
      <w:r>
        <w:rPr>
          <w:sz w:val="28"/>
          <w:szCs w:val="28"/>
        </w:rPr>
        <w:t xml:space="preserve">- </w:t>
      </w:r>
      <w:r w:rsidRPr="00381302">
        <w:rPr>
          <w:sz w:val="28"/>
          <w:szCs w:val="28"/>
        </w:rPr>
        <w:t>запровадженню сучасних демократичних підходів в організації освітнього процесу для дітей з особливими потребами в умовах загальноосвітніх та дошкільних  навчальних закладів, проведенню діагностики та реабілітації дітей, які потребують корекції фізичного та (або) розумового розвитку, наданню їм комплексної педагогічної, психологічної, корекційно - розвиткової допомоги, починаючи з раннього віку;</w:t>
      </w:r>
    </w:p>
    <w:p w:rsidR="00253B8E" w:rsidRPr="00381302" w:rsidRDefault="00253B8E" w:rsidP="00DE1F8B">
      <w:pPr>
        <w:ind w:firstLine="708"/>
        <w:jc w:val="both"/>
        <w:rPr>
          <w:sz w:val="28"/>
          <w:szCs w:val="28"/>
        </w:rPr>
      </w:pPr>
      <w:r>
        <w:rPr>
          <w:sz w:val="28"/>
          <w:szCs w:val="28"/>
        </w:rPr>
        <w:t xml:space="preserve">- </w:t>
      </w:r>
      <w:r w:rsidRPr="00381302">
        <w:rPr>
          <w:sz w:val="28"/>
          <w:szCs w:val="28"/>
        </w:rPr>
        <w:t xml:space="preserve">ранньому включенню дітей із проблемами розвитку у навчально-реабілітаційний процес, соціалізацію тощо  . </w:t>
      </w:r>
    </w:p>
    <w:p w:rsidR="00253B8E" w:rsidRPr="00381302" w:rsidRDefault="00253B8E" w:rsidP="00DE1F8B">
      <w:pPr>
        <w:ind w:firstLine="708"/>
        <w:jc w:val="both"/>
        <w:rPr>
          <w:sz w:val="28"/>
          <w:szCs w:val="28"/>
        </w:rPr>
      </w:pPr>
      <w:r>
        <w:rPr>
          <w:sz w:val="28"/>
          <w:szCs w:val="28"/>
        </w:rPr>
        <w:t xml:space="preserve">- </w:t>
      </w:r>
      <w:r w:rsidRPr="00381302">
        <w:rPr>
          <w:sz w:val="28"/>
          <w:szCs w:val="28"/>
        </w:rPr>
        <w:t>налагодженню співпраці між усіма ланками організацій, що здійснюють навчання, супровід та реабілітацію дітей з вадами розвитку, дітей-інвалідів.</w:t>
      </w:r>
    </w:p>
    <w:p w:rsidR="00253B8E" w:rsidRDefault="00253B8E" w:rsidP="00DE1F8B">
      <w:pPr>
        <w:jc w:val="both"/>
        <w:rPr>
          <w:sz w:val="28"/>
          <w:szCs w:val="28"/>
        </w:rPr>
      </w:pPr>
    </w:p>
    <w:p w:rsidR="00253B8E" w:rsidRDefault="00253B8E" w:rsidP="00DE1F8B">
      <w:pPr>
        <w:jc w:val="center"/>
        <w:rPr>
          <w:i/>
          <w:sz w:val="20"/>
          <w:szCs w:val="20"/>
        </w:rPr>
      </w:pPr>
    </w:p>
    <w:p w:rsidR="00253B8E" w:rsidRDefault="00253B8E" w:rsidP="00DE1F8B">
      <w:pPr>
        <w:ind w:right="1155" w:firstLine="709"/>
        <w:jc w:val="center"/>
        <w:rPr>
          <w:b/>
          <w:sz w:val="28"/>
          <w:szCs w:val="28"/>
        </w:rPr>
      </w:pPr>
      <w:r>
        <w:rPr>
          <w:b/>
          <w:sz w:val="28"/>
          <w:szCs w:val="28"/>
        </w:rPr>
        <w:br w:type="page"/>
        <w:t>ІV План заходів</w:t>
      </w:r>
    </w:p>
    <w:p w:rsidR="00253B8E" w:rsidRDefault="00253B8E" w:rsidP="00DE1F8B">
      <w:pPr>
        <w:jc w:val="center"/>
        <w:rPr>
          <w:b/>
          <w:sz w:val="28"/>
          <w:szCs w:val="28"/>
        </w:rPr>
      </w:pPr>
      <w:r>
        <w:rPr>
          <w:b/>
          <w:sz w:val="28"/>
          <w:szCs w:val="28"/>
        </w:rPr>
        <w:t>щодо запровадження інклюзивного навчання у дошкільних,</w:t>
      </w:r>
    </w:p>
    <w:p w:rsidR="00253B8E" w:rsidRDefault="00253B8E" w:rsidP="00DE1F8B">
      <w:pPr>
        <w:jc w:val="center"/>
        <w:rPr>
          <w:b/>
          <w:sz w:val="28"/>
          <w:szCs w:val="28"/>
        </w:rPr>
      </w:pPr>
      <w:r>
        <w:rPr>
          <w:b/>
          <w:sz w:val="28"/>
          <w:szCs w:val="28"/>
        </w:rPr>
        <w:t>загальноосвітніх та позашкільних навчальних закладах на період 2016- 2020 років.</w:t>
      </w:r>
    </w:p>
    <w:p w:rsidR="00253B8E" w:rsidRDefault="00253B8E" w:rsidP="00DE1F8B">
      <w:pPr>
        <w:jc w:val="center"/>
        <w:rPr>
          <w:sz w:val="28"/>
          <w:szCs w:val="2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74"/>
        <w:gridCol w:w="4356"/>
        <w:gridCol w:w="1807"/>
        <w:gridCol w:w="33"/>
        <w:gridCol w:w="2801"/>
      </w:tblGrid>
      <w:tr w:rsidR="00253B8E" w:rsidRPr="001B7242" w:rsidTr="00503D53">
        <w:tc>
          <w:tcPr>
            <w:tcW w:w="384" w:type="pct"/>
            <w:gridSpan w:val="2"/>
          </w:tcPr>
          <w:p w:rsidR="00253B8E" w:rsidRPr="001B7242" w:rsidRDefault="00253B8E" w:rsidP="00503D53">
            <w:pPr>
              <w:jc w:val="center"/>
              <w:rPr>
                <w:b/>
              </w:rPr>
            </w:pPr>
            <w:r w:rsidRPr="001B7242">
              <w:rPr>
                <w:b/>
              </w:rPr>
              <w:t>№ п/п</w:t>
            </w:r>
          </w:p>
        </w:tc>
        <w:tc>
          <w:tcPr>
            <w:tcW w:w="2235" w:type="pct"/>
          </w:tcPr>
          <w:p w:rsidR="00253B8E" w:rsidRPr="001B7242" w:rsidRDefault="00253B8E" w:rsidP="00503D53">
            <w:pPr>
              <w:jc w:val="center"/>
              <w:rPr>
                <w:b/>
              </w:rPr>
            </w:pPr>
            <w:r w:rsidRPr="001B7242">
              <w:rPr>
                <w:b/>
              </w:rPr>
              <w:t>Зміст заходу</w:t>
            </w:r>
          </w:p>
        </w:tc>
        <w:tc>
          <w:tcPr>
            <w:tcW w:w="944" w:type="pct"/>
            <w:gridSpan w:val="2"/>
          </w:tcPr>
          <w:p w:rsidR="00253B8E" w:rsidRPr="001B7242" w:rsidRDefault="00253B8E" w:rsidP="00503D53">
            <w:pPr>
              <w:jc w:val="center"/>
              <w:rPr>
                <w:b/>
              </w:rPr>
            </w:pPr>
            <w:r w:rsidRPr="001B7242">
              <w:rPr>
                <w:b/>
              </w:rPr>
              <w:t>Термін виконання</w:t>
            </w:r>
          </w:p>
        </w:tc>
        <w:tc>
          <w:tcPr>
            <w:tcW w:w="1437" w:type="pct"/>
          </w:tcPr>
          <w:p w:rsidR="00253B8E" w:rsidRPr="001B7242" w:rsidRDefault="00253B8E" w:rsidP="00503D53">
            <w:pPr>
              <w:jc w:val="center"/>
              <w:rPr>
                <w:b/>
              </w:rPr>
            </w:pPr>
            <w:r w:rsidRPr="001B7242">
              <w:rPr>
                <w:b/>
              </w:rPr>
              <w:t>Відповідальні</w:t>
            </w:r>
          </w:p>
        </w:tc>
      </w:tr>
      <w:tr w:rsidR="00253B8E" w:rsidRPr="001B7242" w:rsidTr="00503D53">
        <w:tc>
          <w:tcPr>
            <w:tcW w:w="384" w:type="pct"/>
            <w:gridSpan w:val="2"/>
            <w:tcBorders>
              <w:bottom w:val="nil"/>
            </w:tcBorders>
          </w:tcPr>
          <w:p w:rsidR="00253B8E" w:rsidRPr="001B7242" w:rsidRDefault="00253B8E" w:rsidP="00503D53">
            <w:pPr>
              <w:jc w:val="center"/>
              <w:rPr>
                <w:b/>
              </w:rPr>
            </w:pPr>
            <w:r w:rsidRPr="001B7242">
              <w:rPr>
                <w:b/>
              </w:rPr>
              <w:t>1</w:t>
            </w:r>
          </w:p>
        </w:tc>
        <w:tc>
          <w:tcPr>
            <w:tcW w:w="4616" w:type="pct"/>
            <w:gridSpan w:val="4"/>
            <w:tcBorders>
              <w:bottom w:val="nil"/>
            </w:tcBorders>
          </w:tcPr>
          <w:p w:rsidR="00253B8E" w:rsidRPr="001B7242" w:rsidRDefault="00253B8E" w:rsidP="00503D53">
            <w:pPr>
              <w:jc w:val="center"/>
              <w:rPr>
                <w:b/>
              </w:rPr>
            </w:pPr>
          </w:p>
          <w:p w:rsidR="00253B8E" w:rsidRPr="001B7242" w:rsidRDefault="00253B8E" w:rsidP="00503D53">
            <w:pPr>
              <w:jc w:val="center"/>
              <w:rPr>
                <w:b/>
              </w:rPr>
            </w:pPr>
            <w:r w:rsidRPr="001B7242">
              <w:rPr>
                <w:b/>
              </w:rPr>
              <w:t>Розділ 1. Організаційно-правові засади запровадження інклюзивного навчання</w:t>
            </w:r>
          </w:p>
          <w:p w:rsidR="00253B8E" w:rsidRPr="001B7242" w:rsidRDefault="00253B8E" w:rsidP="00503D53">
            <w:pPr>
              <w:jc w:val="center"/>
              <w:rPr>
                <w:b/>
              </w:rPr>
            </w:pPr>
          </w:p>
        </w:tc>
      </w:tr>
      <w:tr w:rsidR="00253B8E" w:rsidRPr="00381302" w:rsidTr="00503D53">
        <w:tc>
          <w:tcPr>
            <w:tcW w:w="384" w:type="pct"/>
            <w:gridSpan w:val="2"/>
          </w:tcPr>
          <w:p w:rsidR="00253B8E" w:rsidRPr="001B7242" w:rsidRDefault="00253B8E" w:rsidP="00503D53">
            <w:pPr>
              <w:jc w:val="center"/>
            </w:pPr>
            <w:r w:rsidRPr="001B7242">
              <w:t>1.1</w:t>
            </w:r>
          </w:p>
        </w:tc>
        <w:tc>
          <w:tcPr>
            <w:tcW w:w="2235" w:type="pct"/>
          </w:tcPr>
          <w:p w:rsidR="00253B8E" w:rsidRPr="001B7242" w:rsidRDefault="00253B8E" w:rsidP="00503D53">
            <w:r w:rsidRPr="001B7242">
              <w:t xml:space="preserve">Забезпечити наявний механізм поетапного переведення учнів, що перебувають на індивідуальній формі навчання у класи загального розвитку. До 2020 року  досягти 30%  від загальної кількості дітей, що перебувають на індивідуальній формі навчання </w:t>
            </w:r>
          </w:p>
        </w:tc>
        <w:tc>
          <w:tcPr>
            <w:tcW w:w="944" w:type="pct"/>
            <w:gridSpan w:val="2"/>
          </w:tcPr>
          <w:p w:rsidR="00253B8E" w:rsidRPr="001B7242" w:rsidRDefault="00253B8E" w:rsidP="00503D53">
            <w:pPr>
              <w:jc w:val="center"/>
            </w:pPr>
            <w:r w:rsidRPr="001B7242">
              <w:t>2016-2020 роки</w:t>
            </w:r>
          </w:p>
        </w:tc>
        <w:tc>
          <w:tcPr>
            <w:tcW w:w="1437" w:type="pct"/>
          </w:tcPr>
          <w:p w:rsidR="00253B8E" w:rsidRPr="001B7242" w:rsidRDefault="00253B8E" w:rsidP="00503D53">
            <w:r w:rsidRPr="001B7242">
              <w:t>Відділ освіти, молоді та спорту райдержадміністрації, завідувач РПМПК,  керівники закладів освіти.</w:t>
            </w:r>
          </w:p>
        </w:tc>
      </w:tr>
      <w:tr w:rsidR="00253B8E" w:rsidRPr="00381302" w:rsidTr="00503D53">
        <w:tc>
          <w:tcPr>
            <w:tcW w:w="384" w:type="pct"/>
            <w:gridSpan w:val="2"/>
          </w:tcPr>
          <w:p w:rsidR="00253B8E" w:rsidRPr="001B7242" w:rsidRDefault="00253B8E" w:rsidP="00503D53">
            <w:pPr>
              <w:jc w:val="center"/>
            </w:pPr>
            <w:r w:rsidRPr="001B7242">
              <w:t>1.2.</w:t>
            </w:r>
          </w:p>
        </w:tc>
        <w:tc>
          <w:tcPr>
            <w:tcW w:w="2235" w:type="pct"/>
          </w:tcPr>
          <w:p w:rsidR="00253B8E" w:rsidRPr="001B7242" w:rsidRDefault="00253B8E" w:rsidP="00503D53">
            <w:r w:rsidRPr="001B7242">
              <w:t>Розробити та затвердити перспективний план впровадження інклюзивної освіти у заклади освіти району.</w:t>
            </w:r>
          </w:p>
        </w:tc>
        <w:tc>
          <w:tcPr>
            <w:tcW w:w="944" w:type="pct"/>
            <w:gridSpan w:val="2"/>
          </w:tcPr>
          <w:p w:rsidR="00253B8E" w:rsidRPr="001B7242" w:rsidRDefault="00253B8E" w:rsidP="00503D53">
            <w:pPr>
              <w:jc w:val="center"/>
            </w:pPr>
            <w:r w:rsidRPr="001B7242">
              <w:t>Червень-серпень 2016 року</w:t>
            </w:r>
          </w:p>
          <w:p w:rsidR="00253B8E" w:rsidRPr="001B7242" w:rsidRDefault="00253B8E" w:rsidP="00503D53">
            <w:pPr>
              <w:jc w:val="center"/>
            </w:pPr>
          </w:p>
        </w:tc>
        <w:tc>
          <w:tcPr>
            <w:tcW w:w="1437" w:type="pct"/>
          </w:tcPr>
          <w:p w:rsidR="00253B8E" w:rsidRPr="001B7242" w:rsidRDefault="00253B8E" w:rsidP="00503D53">
            <w:r w:rsidRPr="001B7242">
              <w:t>Відділ освіти, молоді та спорту райдержадміністрації, завідувач РПМПК,  керівники закладів освіти.</w:t>
            </w:r>
          </w:p>
        </w:tc>
      </w:tr>
      <w:tr w:rsidR="00253B8E" w:rsidRPr="00381302" w:rsidTr="00503D53">
        <w:tc>
          <w:tcPr>
            <w:tcW w:w="384" w:type="pct"/>
            <w:gridSpan w:val="2"/>
          </w:tcPr>
          <w:p w:rsidR="00253B8E" w:rsidRPr="001B7242" w:rsidRDefault="00253B8E" w:rsidP="00503D53">
            <w:pPr>
              <w:jc w:val="center"/>
            </w:pPr>
            <w:r w:rsidRPr="001B7242">
              <w:t>1.3.</w:t>
            </w:r>
          </w:p>
        </w:tc>
        <w:tc>
          <w:tcPr>
            <w:tcW w:w="2235" w:type="pct"/>
          </w:tcPr>
          <w:p w:rsidR="00253B8E" w:rsidRPr="001B7242" w:rsidRDefault="00253B8E" w:rsidP="00503D53">
            <w:r>
              <w:t>З</w:t>
            </w:r>
            <w:r w:rsidRPr="001B7242">
              <w:t>атвердити та надати на заклади освіти міста Примірне положення про  клас, групу з інклюзивною формою навчання</w:t>
            </w:r>
          </w:p>
        </w:tc>
        <w:tc>
          <w:tcPr>
            <w:tcW w:w="944" w:type="pct"/>
            <w:gridSpan w:val="2"/>
          </w:tcPr>
          <w:p w:rsidR="00253B8E" w:rsidRPr="001B7242" w:rsidRDefault="00253B8E" w:rsidP="00503D53">
            <w:pPr>
              <w:jc w:val="center"/>
            </w:pPr>
            <w:r w:rsidRPr="001B7242">
              <w:t>Серпень</w:t>
            </w:r>
          </w:p>
          <w:p w:rsidR="00253B8E" w:rsidRPr="001B7242" w:rsidRDefault="00253B8E" w:rsidP="00503D53">
            <w:pPr>
              <w:jc w:val="center"/>
            </w:pPr>
            <w:r w:rsidRPr="001B7242">
              <w:t>2016 року</w:t>
            </w:r>
          </w:p>
        </w:tc>
        <w:tc>
          <w:tcPr>
            <w:tcW w:w="1437" w:type="pct"/>
          </w:tcPr>
          <w:p w:rsidR="00253B8E" w:rsidRPr="001B7242" w:rsidRDefault="00253B8E" w:rsidP="00503D53">
            <w:r w:rsidRPr="001B7242">
              <w:t>Відділ освіти, молоді та спорту райдержадміністрації, завідувач РПМПК,</w:t>
            </w:r>
          </w:p>
        </w:tc>
      </w:tr>
      <w:tr w:rsidR="00253B8E" w:rsidRPr="001B7242" w:rsidTr="00503D53">
        <w:tc>
          <w:tcPr>
            <w:tcW w:w="384" w:type="pct"/>
            <w:gridSpan w:val="2"/>
          </w:tcPr>
          <w:p w:rsidR="00253B8E" w:rsidRPr="001B7242" w:rsidRDefault="00253B8E" w:rsidP="00503D53">
            <w:pPr>
              <w:jc w:val="center"/>
            </w:pPr>
            <w:r w:rsidRPr="001B7242">
              <w:t>1.4.</w:t>
            </w:r>
          </w:p>
        </w:tc>
        <w:tc>
          <w:tcPr>
            <w:tcW w:w="2235" w:type="pct"/>
          </w:tcPr>
          <w:p w:rsidR="00253B8E" w:rsidRPr="001B7242" w:rsidRDefault="00253B8E" w:rsidP="00503D53">
            <w:r w:rsidRPr="001B7242">
              <w:t xml:space="preserve">Забезпечити систематичне функціонування РПМПК </w:t>
            </w:r>
          </w:p>
        </w:tc>
        <w:tc>
          <w:tcPr>
            <w:tcW w:w="944" w:type="pct"/>
            <w:gridSpan w:val="2"/>
          </w:tcPr>
          <w:p w:rsidR="00253B8E" w:rsidRPr="001B7242" w:rsidRDefault="00253B8E" w:rsidP="00503D53">
            <w:pPr>
              <w:jc w:val="center"/>
            </w:pPr>
            <w:r w:rsidRPr="001B7242">
              <w:t>Постійно</w:t>
            </w:r>
          </w:p>
        </w:tc>
        <w:tc>
          <w:tcPr>
            <w:tcW w:w="1437" w:type="pct"/>
          </w:tcPr>
          <w:p w:rsidR="00253B8E" w:rsidRPr="001B7242" w:rsidRDefault="00253B8E" w:rsidP="00503D53">
            <w:r w:rsidRPr="001B7242">
              <w:t>Відділ освіти, молоді та спорту райдержадміністрації,</w:t>
            </w:r>
          </w:p>
        </w:tc>
      </w:tr>
      <w:tr w:rsidR="00253B8E" w:rsidRPr="001B7242" w:rsidTr="00503D53">
        <w:tc>
          <w:tcPr>
            <w:tcW w:w="384" w:type="pct"/>
            <w:gridSpan w:val="2"/>
          </w:tcPr>
          <w:p w:rsidR="00253B8E" w:rsidRPr="001B7242" w:rsidRDefault="00253B8E" w:rsidP="00503D53">
            <w:pPr>
              <w:jc w:val="center"/>
            </w:pPr>
            <w:r w:rsidRPr="001B7242">
              <w:t>1.5.</w:t>
            </w:r>
          </w:p>
        </w:tc>
        <w:tc>
          <w:tcPr>
            <w:tcW w:w="2235" w:type="pct"/>
          </w:tcPr>
          <w:p w:rsidR="00253B8E" w:rsidRPr="001B7242" w:rsidRDefault="00253B8E" w:rsidP="00503D53">
            <w:r w:rsidRPr="001B7242">
              <w:t>Забезпечити належний супровід, співпрацю асистентів вихователя та асистентів учителя з питань навчання та виховання дітей з вадами психофізичного розвитку, що виховуються  і навчаються в умовах інклюзії.</w:t>
            </w:r>
          </w:p>
        </w:tc>
        <w:tc>
          <w:tcPr>
            <w:tcW w:w="944" w:type="pct"/>
            <w:gridSpan w:val="2"/>
          </w:tcPr>
          <w:p w:rsidR="00253B8E" w:rsidRPr="001B7242" w:rsidRDefault="00253B8E" w:rsidP="00503D53">
            <w:pPr>
              <w:jc w:val="center"/>
            </w:pPr>
            <w:r w:rsidRPr="001B7242">
              <w:t>Постійно</w:t>
            </w:r>
          </w:p>
        </w:tc>
        <w:tc>
          <w:tcPr>
            <w:tcW w:w="1437" w:type="pct"/>
          </w:tcPr>
          <w:p w:rsidR="00253B8E" w:rsidRPr="001B7242" w:rsidRDefault="00253B8E" w:rsidP="00503D53">
            <w:r w:rsidRPr="001B7242">
              <w:t>Відділ освіти, молоді та спорту райдержадміністрації,</w:t>
            </w:r>
          </w:p>
          <w:p w:rsidR="00253B8E" w:rsidRPr="001B7242" w:rsidRDefault="00253B8E" w:rsidP="00503D53">
            <w:r>
              <w:t>р</w:t>
            </w:r>
            <w:r w:rsidRPr="001B7242">
              <w:t>айонний методичний кабінет</w:t>
            </w:r>
          </w:p>
        </w:tc>
      </w:tr>
      <w:tr w:rsidR="00253B8E" w:rsidRPr="001B7242" w:rsidTr="00503D53">
        <w:tc>
          <w:tcPr>
            <w:tcW w:w="384" w:type="pct"/>
            <w:gridSpan w:val="2"/>
          </w:tcPr>
          <w:p w:rsidR="00253B8E" w:rsidRPr="001B7242" w:rsidRDefault="00253B8E" w:rsidP="00503D53">
            <w:pPr>
              <w:jc w:val="center"/>
            </w:pPr>
            <w:r w:rsidRPr="001B7242">
              <w:t>1.6.</w:t>
            </w: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tc>
        <w:tc>
          <w:tcPr>
            <w:tcW w:w="2235" w:type="pct"/>
          </w:tcPr>
          <w:p w:rsidR="00253B8E" w:rsidRPr="001B7242" w:rsidRDefault="00253B8E" w:rsidP="00503D53">
            <w:pPr>
              <w:rPr>
                <w:b/>
              </w:rPr>
            </w:pPr>
            <w:r w:rsidRPr="001B7242">
              <w:t>Систематично контролювати питання фінансування навчальних потреб дітей, які потребують корекції фізичного та (або) розумового розвитку, з урахуванням їх індивідуальних навчальних програм та планів.</w:t>
            </w:r>
          </w:p>
        </w:tc>
        <w:tc>
          <w:tcPr>
            <w:tcW w:w="944" w:type="pct"/>
            <w:gridSpan w:val="2"/>
          </w:tcPr>
          <w:p w:rsidR="00253B8E" w:rsidRPr="001B7242" w:rsidRDefault="00253B8E" w:rsidP="00503D53">
            <w:pPr>
              <w:jc w:val="center"/>
            </w:pPr>
            <w:r w:rsidRPr="001B7242">
              <w:t>2016-2020 роки</w:t>
            </w:r>
          </w:p>
          <w:p w:rsidR="00253B8E" w:rsidRPr="001B7242" w:rsidRDefault="00253B8E" w:rsidP="00503D53">
            <w:pPr>
              <w:jc w:val="center"/>
            </w:pPr>
          </w:p>
        </w:tc>
        <w:tc>
          <w:tcPr>
            <w:tcW w:w="1437" w:type="pct"/>
          </w:tcPr>
          <w:p w:rsidR="00253B8E" w:rsidRPr="001B7242" w:rsidRDefault="00253B8E" w:rsidP="00503D53">
            <w:r w:rsidRPr="001B7242">
              <w:t>Відділ освіти, молоді та спорту райдержадміністрації</w:t>
            </w:r>
          </w:p>
          <w:p w:rsidR="00253B8E" w:rsidRPr="001B7242" w:rsidRDefault="00253B8E" w:rsidP="00503D53"/>
        </w:tc>
      </w:tr>
      <w:tr w:rsidR="00253B8E" w:rsidRPr="001B7242" w:rsidTr="00503D53">
        <w:tc>
          <w:tcPr>
            <w:tcW w:w="384" w:type="pct"/>
            <w:gridSpan w:val="2"/>
          </w:tcPr>
          <w:p w:rsidR="00253B8E" w:rsidRPr="001B7242" w:rsidRDefault="00253B8E" w:rsidP="00503D53">
            <w:pPr>
              <w:jc w:val="center"/>
            </w:pPr>
            <w:r w:rsidRPr="001B7242">
              <w:t>1.7.</w:t>
            </w:r>
          </w:p>
        </w:tc>
        <w:tc>
          <w:tcPr>
            <w:tcW w:w="2235" w:type="pct"/>
          </w:tcPr>
          <w:p w:rsidR="00253B8E" w:rsidRPr="001B7242" w:rsidRDefault="00253B8E" w:rsidP="00503D53">
            <w:r w:rsidRPr="001B7242">
              <w:t>Поступово за потреби  вводити   ставки асистента вчителя та  ставки  асистента вихователя у заклади освіти, де перебувають учні та вихованці на інклюзивному навчанні.</w:t>
            </w:r>
          </w:p>
        </w:tc>
        <w:tc>
          <w:tcPr>
            <w:tcW w:w="944" w:type="pct"/>
            <w:gridSpan w:val="2"/>
          </w:tcPr>
          <w:p w:rsidR="00253B8E" w:rsidRPr="001B7242" w:rsidRDefault="00253B8E" w:rsidP="00503D53">
            <w:pPr>
              <w:jc w:val="center"/>
            </w:pPr>
            <w:r w:rsidRPr="001B7242">
              <w:t>2016-2020</w:t>
            </w:r>
          </w:p>
          <w:p w:rsidR="00253B8E" w:rsidRPr="001B7242" w:rsidRDefault="00253B8E" w:rsidP="00503D53">
            <w:pPr>
              <w:jc w:val="center"/>
            </w:pPr>
            <w:r w:rsidRPr="001B7242">
              <w:t>роки</w:t>
            </w:r>
          </w:p>
        </w:tc>
        <w:tc>
          <w:tcPr>
            <w:tcW w:w="1437" w:type="pct"/>
          </w:tcPr>
          <w:p w:rsidR="00253B8E" w:rsidRPr="001B7242" w:rsidRDefault="00253B8E" w:rsidP="00503D53">
            <w:r w:rsidRPr="001B7242">
              <w:t>Відділ освіти, молоді та спорту райдержадміністрації</w:t>
            </w:r>
          </w:p>
          <w:p w:rsidR="00253B8E" w:rsidRPr="001B7242" w:rsidRDefault="00253B8E" w:rsidP="00503D53"/>
        </w:tc>
      </w:tr>
      <w:tr w:rsidR="00253B8E" w:rsidRPr="001B7242" w:rsidTr="00503D53">
        <w:tc>
          <w:tcPr>
            <w:tcW w:w="5000" w:type="pct"/>
            <w:gridSpan w:val="6"/>
            <w:tcBorders>
              <w:top w:val="nil"/>
              <w:left w:val="nil"/>
              <w:bottom w:val="nil"/>
              <w:right w:val="nil"/>
            </w:tcBorders>
          </w:tcPr>
          <w:p w:rsidR="00253B8E" w:rsidRPr="001B7242" w:rsidRDefault="00253B8E" w:rsidP="00503D53">
            <w:pPr>
              <w:jc w:val="center"/>
              <w:rPr>
                <w:b/>
              </w:rPr>
            </w:pPr>
          </w:p>
          <w:p w:rsidR="00253B8E" w:rsidRPr="001B7242" w:rsidRDefault="00253B8E" w:rsidP="00503D53">
            <w:pPr>
              <w:jc w:val="center"/>
              <w:rPr>
                <w:b/>
              </w:rPr>
            </w:pPr>
          </w:p>
          <w:p w:rsidR="00253B8E" w:rsidRPr="001B7242" w:rsidRDefault="00253B8E" w:rsidP="00503D53">
            <w:pPr>
              <w:jc w:val="center"/>
              <w:rPr>
                <w:b/>
              </w:rPr>
            </w:pPr>
            <w:r w:rsidRPr="001B7242">
              <w:rPr>
                <w:b/>
              </w:rPr>
              <w:t>Розділ 2. Навчально-методичне забезпечення освітнього процесу в умовах інклюзивного навчання</w:t>
            </w:r>
          </w:p>
          <w:p w:rsidR="00253B8E" w:rsidRPr="001B7242" w:rsidRDefault="00253B8E" w:rsidP="00503D53">
            <w:pPr>
              <w:jc w:val="center"/>
              <w:rPr>
                <w:b/>
              </w:rPr>
            </w:pPr>
          </w:p>
        </w:tc>
      </w:tr>
      <w:tr w:rsidR="00253B8E" w:rsidRPr="001B7242" w:rsidTr="00503D53">
        <w:trPr>
          <w:trHeight w:val="85"/>
        </w:trPr>
        <w:tc>
          <w:tcPr>
            <w:tcW w:w="346" w:type="pct"/>
          </w:tcPr>
          <w:p w:rsidR="00253B8E" w:rsidRPr="001B7242" w:rsidRDefault="00253B8E" w:rsidP="00503D53">
            <w:pPr>
              <w:jc w:val="center"/>
            </w:pPr>
          </w:p>
          <w:p w:rsidR="00253B8E" w:rsidRPr="001B7242" w:rsidRDefault="00253B8E" w:rsidP="00503D53">
            <w:pPr>
              <w:jc w:val="center"/>
            </w:pPr>
            <w:r w:rsidRPr="001B7242">
              <w:t>2.1</w:t>
            </w:r>
            <w:r>
              <w:t>.</w:t>
            </w:r>
          </w:p>
        </w:tc>
        <w:tc>
          <w:tcPr>
            <w:tcW w:w="2273" w:type="pct"/>
            <w:gridSpan w:val="2"/>
          </w:tcPr>
          <w:p w:rsidR="00253B8E" w:rsidRPr="001B7242" w:rsidRDefault="00253B8E" w:rsidP="00503D53">
            <w:r w:rsidRPr="001B7242">
              <w:t>Здійснювати</w:t>
            </w:r>
            <w:r>
              <w:t xml:space="preserve"> </w:t>
            </w:r>
            <w:r w:rsidRPr="001B7242">
              <w:t>навчально-методичне забезпечення освітнього процесу в умовах інклюзивного навчання</w:t>
            </w:r>
          </w:p>
        </w:tc>
        <w:tc>
          <w:tcPr>
            <w:tcW w:w="927" w:type="pct"/>
          </w:tcPr>
          <w:p w:rsidR="00253B8E" w:rsidRPr="001B7242" w:rsidRDefault="00253B8E" w:rsidP="00503D53">
            <w:pPr>
              <w:jc w:val="center"/>
            </w:pPr>
          </w:p>
          <w:p w:rsidR="00253B8E" w:rsidRPr="001B7242" w:rsidRDefault="00253B8E" w:rsidP="00503D53">
            <w:pPr>
              <w:jc w:val="center"/>
            </w:pPr>
            <w:r w:rsidRPr="001B7242">
              <w:t>Постійно</w:t>
            </w:r>
          </w:p>
        </w:tc>
        <w:tc>
          <w:tcPr>
            <w:tcW w:w="1454" w:type="pct"/>
            <w:gridSpan w:val="2"/>
          </w:tcPr>
          <w:p w:rsidR="00253B8E" w:rsidRPr="001B7242" w:rsidRDefault="00253B8E" w:rsidP="00503D53">
            <w:r w:rsidRPr="001B7242">
              <w:t>Відділ освіти, молоді та спорту райдержадміністрації,</w:t>
            </w:r>
          </w:p>
          <w:p w:rsidR="00253B8E" w:rsidRPr="001B7242" w:rsidRDefault="00253B8E" w:rsidP="00503D53">
            <w:r>
              <w:t>р</w:t>
            </w:r>
            <w:r w:rsidRPr="001B7242">
              <w:t>айонний методичний кабінет, завідувач РПМПК</w:t>
            </w:r>
          </w:p>
        </w:tc>
      </w:tr>
      <w:tr w:rsidR="00253B8E" w:rsidRPr="001B7242" w:rsidTr="00503D53">
        <w:trPr>
          <w:trHeight w:val="85"/>
        </w:trPr>
        <w:tc>
          <w:tcPr>
            <w:tcW w:w="346" w:type="pct"/>
          </w:tcPr>
          <w:p w:rsidR="00253B8E" w:rsidRPr="001B7242" w:rsidRDefault="00253B8E" w:rsidP="00503D53">
            <w:pPr>
              <w:jc w:val="center"/>
            </w:pPr>
            <w:r>
              <w:t>2.2.</w:t>
            </w:r>
          </w:p>
        </w:tc>
        <w:tc>
          <w:tcPr>
            <w:tcW w:w="2273" w:type="pct"/>
            <w:gridSpan w:val="2"/>
          </w:tcPr>
          <w:p w:rsidR="00253B8E" w:rsidRPr="001B7242" w:rsidRDefault="00253B8E" w:rsidP="00503D53">
            <w:r w:rsidRPr="001B7242">
              <w:t>Розробити методичні рекомендації:</w:t>
            </w:r>
          </w:p>
          <w:p w:rsidR="00253B8E" w:rsidRDefault="00253B8E" w:rsidP="00503D53">
            <w:pPr>
              <w:pStyle w:val="ListParagraph"/>
              <w:numPr>
                <w:ilvl w:val="0"/>
                <w:numId w:val="3"/>
              </w:numPr>
            </w:pPr>
            <w:r w:rsidRPr="001B7242">
              <w:t xml:space="preserve">щодо поширення моделі інклюзивного розвитку і  навчання у дошкільних, позашкільних  та загальноосвітніх навчальних закладах; </w:t>
            </w:r>
          </w:p>
          <w:p w:rsidR="00253B8E" w:rsidRPr="001B7242" w:rsidRDefault="00253B8E" w:rsidP="00503D53">
            <w:pPr>
              <w:pStyle w:val="ListParagraph"/>
              <w:ind w:left="708"/>
            </w:pPr>
          </w:p>
          <w:p w:rsidR="00253B8E" w:rsidRPr="001B7242" w:rsidRDefault="00253B8E" w:rsidP="00503D53">
            <w:pPr>
              <w:pStyle w:val="ListParagraph"/>
              <w:numPr>
                <w:ilvl w:val="0"/>
                <w:numId w:val="3"/>
              </w:numPr>
            </w:pPr>
            <w:r w:rsidRPr="001B7242">
              <w:t>щодо психолого-педагогічного супроводу, роботи вузьких спеціалістів та  батьків, які виховують дітей з особливими освітніми потребами та батьків здорових дітей, в контексті інклюзивного навчання;</w:t>
            </w:r>
          </w:p>
          <w:p w:rsidR="00253B8E" w:rsidRPr="001B7242" w:rsidRDefault="00253B8E" w:rsidP="00503D53">
            <w:pPr>
              <w:ind w:firstLine="471"/>
            </w:pPr>
          </w:p>
          <w:p w:rsidR="00253B8E" w:rsidRPr="001B7242" w:rsidRDefault="00253B8E" w:rsidP="00503D53">
            <w:pPr>
              <w:pStyle w:val="ListParagraph"/>
              <w:numPr>
                <w:ilvl w:val="0"/>
                <w:numId w:val="3"/>
              </w:numPr>
            </w:pPr>
            <w:r w:rsidRPr="001B7242">
              <w:t>щодо особливостей співпраці педагогічних працівників та їх асистентів при організації навчання, комплексної реабілітації, створення передумов для соціалізації дітей дошкільного та шкільного віку в умовах інклюзії;</w:t>
            </w:r>
          </w:p>
          <w:p w:rsidR="00253B8E" w:rsidRPr="001B7242" w:rsidRDefault="00253B8E" w:rsidP="00503D53">
            <w:pPr>
              <w:ind w:firstLine="471"/>
            </w:pPr>
          </w:p>
          <w:p w:rsidR="00253B8E" w:rsidRPr="001B7242" w:rsidRDefault="00253B8E" w:rsidP="00503D53">
            <w:pPr>
              <w:pStyle w:val="ListParagraph"/>
              <w:numPr>
                <w:ilvl w:val="0"/>
                <w:numId w:val="3"/>
              </w:numPr>
            </w:pPr>
            <w:r w:rsidRPr="001B7242">
              <w:t>для педагогічних працівників щодо використання інноваційних технологій навчання в процесі інклюзії</w:t>
            </w:r>
          </w:p>
          <w:p w:rsidR="00253B8E" w:rsidRPr="001B7242" w:rsidRDefault="00253B8E" w:rsidP="00503D53">
            <w:pPr>
              <w:ind w:firstLine="471"/>
            </w:pPr>
          </w:p>
          <w:p w:rsidR="00253B8E" w:rsidRPr="001B7242" w:rsidRDefault="00253B8E" w:rsidP="00503D53">
            <w:pPr>
              <w:pStyle w:val="ListParagraph"/>
              <w:numPr>
                <w:ilvl w:val="0"/>
                <w:numId w:val="3"/>
              </w:numPr>
            </w:pPr>
            <w:r w:rsidRPr="001B7242">
              <w:t>для практичних психологів та вчителів –</w:t>
            </w:r>
            <w:r>
              <w:t xml:space="preserve"> </w:t>
            </w:r>
            <w:r w:rsidRPr="001B7242">
              <w:t>логопедів в частині використання висновків ПМПК для забезпечення відповідної корекційної роботи</w:t>
            </w:r>
          </w:p>
          <w:p w:rsidR="00253B8E" w:rsidRPr="001B7242" w:rsidRDefault="00253B8E" w:rsidP="00503D53">
            <w:pPr>
              <w:ind w:firstLine="471"/>
            </w:pPr>
          </w:p>
        </w:tc>
        <w:tc>
          <w:tcPr>
            <w:tcW w:w="927" w:type="pct"/>
          </w:tcPr>
          <w:p w:rsidR="00253B8E" w:rsidRPr="001B7242" w:rsidRDefault="00253B8E" w:rsidP="00503D53">
            <w:pPr>
              <w:jc w:val="center"/>
            </w:pPr>
            <w:r w:rsidRPr="001B7242">
              <w:t>Вересень</w:t>
            </w:r>
          </w:p>
          <w:p w:rsidR="00253B8E" w:rsidRPr="001B7242" w:rsidRDefault="00253B8E" w:rsidP="00503D53">
            <w:pPr>
              <w:jc w:val="center"/>
            </w:pPr>
            <w:r w:rsidRPr="001B7242">
              <w:t>2016 рік</w:t>
            </w: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Default="00253B8E" w:rsidP="00503D53">
            <w:pPr>
              <w:jc w:val="center"/>
            </w:pPr>
          </w:p>
          <w:p w:rsidR="00253B8E" w:rsidRPr="001B7242" w:rsidRDefault="00253B8E" w:rsidP="00503D53">
            <w:pPr>
              <w:jc w:val="center"/>
            </w:pPr>
            <w:r w:rsidRPr="001B7242">
              <w:t>Вересень</w:t>
            </w:r>
          </w:p>
          <w:p w:rsidR="00253B8E" w:rsidRPr="001B7242" w:rsidRDefault="00253B8E" w:rsidP="00503D53">
            <w:pPr>
              <w:jc w:val="center"/>
            </w:pPr>
            <w:r w:rsidRPr="001B7242">
              <w:t>2017 рік</w:t>
            </w: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r w:rsidRPr="001B7242">
              <w:t>Листопад</w:t>
            </w:r>
          </w:p>
          <w:p w:rsidR="00253B8E" w:rsidRPr="001B7242" w:rsidRDefault="00253B8E" w:rsidP="00503D53">
            <w:pPr>
              <w:jc w:val="center"/>
            </w:pPr>
            <w:r w:rsidRPr="001B7242">
              <w:t>2018 рік</w:t>
            </w: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r w:rsidRPr="001B7242">
              <w:t>2018 рік</w:t>
            </w: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p>
          <w:p w:rsidR="00253B8E" w:rsidRPr="001B7242" w:rsidRDefault="00253B8E" w:rsidP="00503D53">
            <w:pPr>
              <w:jc w:val="center"/>
            </w:pPr>
            <w:r w:rsidRPr="001B7242">
              <w:t>2019 рік</w:t>
            </w:r>
          </w:p>
        </w:tc>
        <w:tc>
          <w:tcPr>
            <w:tcW w:w="1454" w:type="pct"/>
            <w:gridSpan w:val="2"/>
          </w:tcPr>
          <w:p w:rsidR="00253B8E" w:rsidRPr="001B7242" w:rsidRDefault="00253B8E" w:rsidP="00503D53">
            <w:r w:rsidRPr="001B7242">
              <w:t>Відділ освіти, молоді та спорту райдержадміністрації,</w:t>
            </w:r>
          </w:p>
          <w:p w:rsidR="00253B8E" w:rsidRPr="001B7242" w:rsidRDefault="00253B8E" w:rsidP="00503D53">
            <w:r>
              <w:t>р</w:t>
            </w:r>
            <w:r w:rsidRPr="001B7242">
              <w:t>айонний методичний кабінет, завідувач РПМПК</w:t>
            </w:r>
          </w:p>
        </w:tc>
      </w:tr>
    </w:tbl>
    <w:p w:rsidR="00253B8E" w:rsidRPr="001B7242" w:rsidRDefault="00253B8E" w:rsidP="00DE1F8B"/>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395"/>
        <w:gridCol w:w="1842"/>
        <w:gridCol w:w="2556"/>
      </w:tblGrid>
      <w:tr w:rsidR="00253B8E" w:rsidRPr="001B7242" w:rsidTr="00503D53">
        <w:trPr>
          <w:trHeight w:val="820"/>
        </w:trPr>
        <w:tc>
          <w:tcPr>
            <w:tcW w:w="9468" w:type="dxa"/>
            <w:gridSpan w:val="4"/>
            <w:tcBorders>
              <w:top w:val="nil"/>
              <w:left w:val="nil"/>
              <w:bottom w:val="nil"/>
              <w:right w:val="nil"/>
            </w:tcBorders>
          </w:tcPr>
          <w:p w:rsidR="00253B8E" w:rsidRDefault="00253B8E" w:rsidP="00503D53">
            <w:pPr>
              <w:jc w:val="center"/>
              <w:rPr>
                <w:b/>
              </w:rPr>
            </w:pPr>
          </w:p>
          <w:p w:rsidR="00253B8E" w:rsidRDefault="00253B8E" w:rsidP="00503D53">
            <w:pPr>
              <w:jc w:val="center"/>
              <w:rPr>
                <w:b/>
              </w:rPr>
            </w:pPr>
          </w:p>
          <w:p w:rsidR="00253B8E" w:rsidRDefault="00253B8E" w:rsidP="00503D53">
            <w:pPr>
              <w:jc w:val="center"/>
              <w:rPr>
                <w:b/>
              </w:rPr>
            </w:pPr>
          </w:p>
          <w:p w:rsidR="00253B8E" w:rsidRDefault="00253B8E" w:rsidP="00503D53">
            <w:pPr>
              <w:jc w:val="center"/>
              <w:rPr>
                <w:b/>
              </w:rPr>
            </w:pPr>
          </w:p>
          <w:p w:rsidR="00253B8E" w:rsidRDefault="00253B8E" w:rsidP="00503D53">
            <w:pPr>
              <w:jc w:val="center"/>
              <w:rPr>
                <w:b/>
              </w:rPr>
            </w:pPr>
          </w:p>
          <w:p w:rsidR="00253B8E" w:rsidRDefault="00253B8E" w:rsidP="00503D53">
            <w:pPr>
              <w:jc w:val="center"/>
              <w:rPr>
                <w:b/>
              </w:rPr>
            </w:pPr>
          </w:p>
          <w:p w:rsidR="00253B8E" w:rsidRPr="00B4359B" w:rsidRDefault="00253B8E" w:rsidP="00503D53">
            <w:pPr>
              <w:jc w:val="center"/>
              <w:rPr>
                <w:b/>
              </w:rPr>
            </w:pPr>
            <w:r w:rsidRPr="001B7242">
              <w:rPr>
                <w:b/>
              </w:rPr>
              <w:t>Розділ 3. Підготовка педагог</w:t>
            </w:r>
            <w:r>
              <w:rPr>
                <w:b/>
              </w:rPr>
              <w:t>ічних кадрів, робота з батьками</w:t>
            </w:r>
          </w:p>
        </w:tc>
      </w:tr>
      <w:tr w:rsidR="00253B8E" w:rsidRPr="00381302" w:rsidTr="00503D53">
        <w:tc>
          <w:tcPr>
            <w:tcW w:w="675" w:type="dxa"/>
          </w:tcPr>
          <w:p w:rsidR="00253B8E" w:rsidRPr="001B7242" w:rsidRDefault="00253B8E" w:rsidP="00503D53">
            <w:pPr>
              <w:jc w:val="center"/>
            </w:pPr>
            <w:r w:rsidRPr="001B7242">
              <w:t>3.1</w:t>
            </w:r>
          </w:p>
        </w:tc>
        <w:tc>
          <w:tcPr>
            <w:tcW w:w="4395" w:type="dxa"/>
          </w:tcPr>
          <w:p w:rsidR="00253B8E" w:rsidRPr="001B7242" w:rsidRDefault="00253B8E" w:rsidP="00503D53">
            <w:r w:rsidRPr="001B7242">
              <w:t>Здійснювати аналіз контингенту дошкільників та школярів щодо потреби виховання, навчання у  групах, класах інклюзивного навчання</w:t>
            </w:r>
          </w:p>
        </w:tc>
        <w:tc>
          <w:tcPr>
            <w:tcW w:w="1842" w:type="dxa"/>
          </w:tcPr>
          <w:p w:rsidR="00253B8E" w:rsidRPr="001B7242" w:rsidRDefault="00253B8E" w:rsidP="00503D53">
            <w:pPr>
              <w:jc w:val="center"/>
            </w:pPr>
            <w:r w:rsidRPr="001B7242">
              <w:t>2016-2020 роки</w:t>
            </w:r>
          </w:p>
        </w:tc>
        <w:tc>
          <w:tcPr>
            <w:tcW w:w="2556" w:type="dxa"/>
          </w:tcPr>
          <w:p w:rsidR="00253B8E" w:rsidRPr="001B7242" w:rsidRDefault="00253B8E" w:rsidP="00503D53">
            <w:r w:rsidRPr="001B7242">
              <w:t>Відділ освіти, молоді та спорту райдержадміністрації, завідувач РПМПК</w:t>
            </w:r>
          </w:p>
        </w:tc>
      </w:tr>
      <w:tr w:rsidR="00253B8E" w:rsidRPr="001B7242" w:rsidTr="00503D53">
        <w:tc>
          <w:tcPr>
            <w:tcW w:w="675" w:type="dxa"/>
          </w:tcPr>
          <w:p w:rsidR="00253B8E" w:rsidRPr="001B7242" w:rsidRDefault="00253B8E" w:rsidP="00503D53">
            <w:pPr>
              <w:jc w:val="center"/>
            </w:pPr>
            <w:r w:rsidRPr="001B7242">
              <w:t>3.2.</w:t>
            </w:r>
          </w:p>
        </w:tc>
        <w:tc>
          <w:tcPr>
            <w:tcW w:w="4395" w:type="dxa"/>
          </w:tcPr>
          <w:p w:rsidR="00253B8E" w:rsidRPr="00B4359B" w:rsidRDefault="00253B8E" w:rsidP="00503D53">
            <w:r w:rsidRPr="001B7242">
              <w:t xml:space="preserve">Забезпечити спеціальну підготовку та підвищення кваліфікації педагогічних кадрів для роботи з дітьми з особливостями психофізичного розвитку в умовах інклюзивного навчання у дошкільних, загальноосвітніх, позашкільних навчальних закладах. </w:t>
            </w:r>
          </w:p>
        </w:tc>
        <w:tc>
          <w:tcPr>
            <w:tcW w:w="1842" w:type="dxa"/>
          </w:tcPr>
          <w:p w:rsidR="00253B8E" w:rsidRPr="001B7242" w:rsidRDefault="00253B8E" w:rsidP="00503D53">
            <w:pPr>
              <w:jc w:val="center"/>
            </w:pPr>
            <w:r w:rsidRPr="001B7242">
              <w:t>Починаючи з травня 2016 року</w:t>
            </w:r>
          </w:p>
        </w:tc>
        <w:tc>
          <w:tcPr>
            <w:tcW w:w="2556" w:type="dxa"/>
          </w:tcPr>
          <w:p w:rsidR="00253B8E" w:rsidRPr="001B7242" w:rsidRDefault="00253B8E" w:rsidP="00503D53">
            <w:r w:rsidRPr="001B7242">
              <w:t>Відділ освіти, молоді т</w:t>
            </w:r>
            <w:r>
              <w:t>а спорту райдержадміністрації, р</w:t>
            </w:r>
            <w:r w:rsidRPr="001B7242">
              <w:t>айонний методичний кабінет</w:t>
            </w:r>
          </w:p>
        </w:tc>
      </w:tr>
      <w:tr w:rsidR="00253B8E" w:rsidRPr="001B7242" w:rsidTr="00503D53">
        <w:trPr>
          <w:trHeight w:val="820"/>
        </w:trPr>
        <w:tc>
          <w:tcPr>
            <w:tcW w:w="675" w:type="dxa"/>
          </w:tcPr>
          <w:p w:rsidR="00253B8E" w:rsidRPr="001B7242" w:rsidRDefault="00253B8E" w:rsidP="00503D53">
            <w:pPr>
              <w:jc w:val="center"/>
            </w:pPr>
            <w:r w:rsidRPr="001B7242">
              <w:t>3.3.</w:t>
            </w:r>
          </w:p>
        </w:tc>
        <w:tc>
          <w:tcPr>
            <w:tcW w:w="4395" w:type="dxa"/>
          </w:tcPr>
          <w:p w:rsidR="00253B8E" w:rsidRPr="001B7242" w:rsidRDefault="00253B8E" w:rsidP="00503D53">
            <w:r w:rsidRPr="001B7242">
              <w:t>Забезпечити проведення семінарів, тренінгів, участі у конференціях міжнародного рівня,  нарад для педагогічних працівників, що впроваджують інклюзивне навчання.</w:t>
            </w:r>
          </w:p>
        </w:tc>
        <w:tc>
          <w:tcPr>
            <w:tcW w:w="1842" w:type="dxa"/>
          </w:tcPr>
          <w:p w:rsidR="00253B8E" w:rsidRPr="001B7242" w:rsidRDefault="00253B8E" w:rsidP="00503D53">
            <w:pPr>
              <w:jc w:val="center"/>
            </w:pPr>
            <w:r w:rsidRPr="001B7242">
              <w:t>2016-2020 роки</w:t>
            </w:r>
          </w:p>
        </w:tc>
        <w:tc>
          <w:tcPr>
            <w:tcW w:w="2556" w:type="dxa"/>
          </w:tcPr>
          <w:p w:rsidR="00253B8E" w:rsidRPr="001B7242" w:rsidRDefault="00253B8E" w:rsidP="00503D53">
            <w:r w:rsidRPr="001B7242">
              <w:t>Відділ освіти, молоді та спорту райдержадміністрації, Районний методичний кабінет</w:t>
            </w:r>
          </w:p>
        </w:tc>
      </w:tr>
      <w:tr w:rsidR="00253B8E" w:rsidRPr="00381302" w:rsidTr="00503D53">
        <w:trPr>
          <w:trHeight w:val="820"/>
        </w:trPr>
        <w:tc>
          <w:tcPr>
            <w:tcW w:w="675" w:type="dxa"/>
          </w:tcPr>
          <w:p w:rsidR="00253B8E" w:rsidRPr="001B7242" w:rsidRDefault="00253B8E" w:rsidP="00503D53">
            <w:pPr>
              <w:jc w:val="center"/>
            </w:pPr>
            <w:r w:rsidRPr="001B7242">
              <w:t>3.4.</w:t>
            </w:r>
          </w:p>
        </w:tc>
        <w:tc>
          <w:tcPr>
            <w:tcW w:w="4395" w:type="dxa"/>
          </w:tcPr>
          <w:p w:rsidR="00253B8E" w:rsidRPr="001B7242" w:rsidRDefault="00253B8E" w:rsidP="00503D53">
            <w:r w:rsidRPr="001B7242">
              <w:t xml:space="preserve">Запровадити системну організаційно-методичну, консультативно-роз’яснювальну роботу серед керівників навчальних закладів, педагогічних працівників, громадськості, батьків щодо забезпечення права дітей з особливими освітніми потребами на освіту. Сприяти формуванню нової філософії інтеграції дітей з обмеженими можливостями у суспільство. </w:t>
            </w:r>
          </w:p>
        </w:tc>
        <w:tc>
          <w:tcPr>
            <w:tcW w:w="1842" w:type="dxa"/>
          </w:tcPr>
          <w:p w:rsidR="00253B8E" w:rsidRPr="001B7242" w:rsidRDefault="00253B8E" w:rsidP="00503D53">
            <w:pPr>
              <w:jc w:val="center"/>
            </w:pPr>
            <w:r w:rsidRPr="001B7242">
              <w:t>2016-2020 роки</w:t>
            </w:r>
          </w:p>
        </w:tc>
        <w:tc>
          <w:tcPr>
            <w:tcW w:w="2556" w:type="dxa"/>
          </w:tcPr>
          <w:p w:rsidR="00253B8E" w:rsidRPr="001B7242" w:rsidRDefault="00253B8E" w:rsidP="00503D53">
            <w:r w:rsidRPr="001B7242">
              <w:t>Відділ освіти, молоді та спорту райдержадміністрації, Районний методичний кабінет, завідувач РПМПК</w:t>
            </w:r>
          </w:p>
        </w:tc>
      </w:tr>
      <w:tr w:rsidR="00253B8E" w:rsidRPr="00381302" w:rsidTr="00503D53">
        <w:trPr>
          <w:trHeight w:val="820"/>
        </w:trPr>
        <w:tc>
          <w:tcPr>
            <w:tcW w:w="675" w:type="dxa"/>
          </w:tcPr>
          <w:p w:rsidR="00253B8E" w:rsidRPr="001B7242" w:rsidRDefault="00253B8E" w:rsidP="00503D53">
            <w:pPr>
              <w:jc w:val="center"/>
            </w:pPr>
            <w:r w:rsidRPr="001B7242">
              <w:t>3.5.</w:t>
            </w:r>
          </w:p>
        </w:tc>
        <w:tc>
          <w:tcPr>
            <w:tcW w:w="4395" w:type="dxa"/>
          </w:tcPr>
          <w:p w:rsidR="00253B8E" w:rsidRPr="001B7242" w:rsidRDefault="00253B8E" w:rsidP="00503D53">
            <w:r w:rsidRPr="001B7242">
              <w:t xml:space="preserve">Забезпечити  системну консультативну, психолого-педагогічну допомогу батькам дітей зазначеної категорії, починаючи з раннього </w:t>
            </w:r>
            <w:r>
              <w:t>віку.</w:t>
            </w:r>
          </w:p>
        </w:tc>
        <w:tc>
          <w:tcPr>
            <w:tcW w:w="1842" w:type="dxa"/>
          </w:tcPr>
          <w:p w:rsidR="00253B8E" w:rsidRPr="001B7242" w:rsidRDefault="00253B8E" w:rsidP="00503D53">
            <w:pPr>
              <w:jc w:val="center"/>
            </w:pPr>
            <w:r>
              <w:t>2016-</w:t>
            </w:r>
            <w:r w:rsidRPr="001B7242">
              <w:t>2020 роки</w:t>
            </w:r>
          </w:p>
        </w:tc>
        <w:tc>
          <w:tcPr>
            <w:tcW w:w="2556" w:type="dxa"/>
          </w:tcPr>
          <w:p w:rsidR="00253B8E" w:rsidRPr="001B7242" w:rsidRDefault="00253B8E" w:rsidP="00503D53">
            <w:r w:rsidRPr="001B7242">
              <w:t>Відділ освіти, молоді та спорту райдержадміністрації, Районний методичний кабінет, завідувач РПМПК</w:t>
            </w:r>
          </w:p>
        </w:tc>
      </w:tr>
      <w:tr w:rsidR="00253B8E" w:rsidRPr="00381302" w:rsidTr="00503D53">
        <w:trPr>
          <w:trHeight w:val="820"/>
        </w:trPr>
        <w:tc>
          <w:tcPr>
            <w:tcW w:w="675" w:type="dxa"/>
          </w:tcPr>
          <w:p w:rsidR="00253B8E" w:rsidRPr="001B7242" w:rsidRDefault="00253B8E" w:rsidP="00503D53">
            <w:pPr>
              <w:jc w:val="center"/>
            </w:pPr>
            <w:r w:rsidRPr="001B7242">
              <w:t>3.6.</w:t>
            </w:r>
          </w:p>
        </w:tc>
        <w:tc>
          <w:tcPr>
            <w:tcW w:w="4395" w:type="dxa"/>
          </w:tcPr>
          <w:p w:rsidR="00253B8E" w:rsidRPr="001B7242" w:rsidRDefault="00253B8E" w:rsidP="00503D53">
            <w:pPr>
              <w:jc w:val="both"/>
            </w:pPr>
            <w:r w:rsidRPr="001B7242">
              <w:t>Провести ряд заходів навчального характеру для вузьких спеціалістів, учителів, вихователів, працюючих в умовах інклюзії</w:t>
            </w:r>
          </w:p>
        </w:tc>
        <w:tc>
          <w:tcPr>
            <w:tcW w:w="1842" w:type="dxa"/>
          </w:tcPr>
          <w:p w:rsidR="00253B8E" w:rsidRPr="001B7242" w:rsidRDefault="00253B8E" w:rsidP="00503D53">
            <w:pPr>
              <w:jc w:val="center"/>
            </w:pPr>
            <w:r w:rsidRPr="001B7242">
              <w:t xml:space="preserve">Починаючи з серпня </w:t>
            </w:r>
          </w:p>
          <w:p w:rsidR="00253B8E" w:rsidRPr="001B7242" w:rsidRDefault="00253B8E" w:rsidP="00503D53">
            <w:pPr>
              <w:jc w:val="center"/>
            </w:pPr>
            <w:r w:rsidRPr="001B7242">
              <w:t xml:space="preserve"> 2016 року</w:t>
            </w:r>
          </w:p>
        </w:tc>
        <w:tc>
          <w:tcPr>
            <w:tcW w:w="2556" w:type="dxa"/>
          </w:tcPr>
          <w:p w:rsidR="00253B8E" w:rsidRPr="001B7242" w:rsidRDefault="00253B8E" w:rsidP="00503D53">
            <w:pPr>
              <w:jc w:val="both"/>
            </w:pPr>
            <w:r w:rsidRPr="001B7242">
              <w:t>Відділ освіти, молоді та спорту райдержадміністрації,завідувач РПМПК</w:t>
            </w:r>
          </w:p>
        </w:tc>
      </w:tr>
    </w:tbl>
    <w:p w:rsidR="00253B8E" w:rsidRDefault="00253B8E" w:rsidP="00DE1F8B"/>
    <w:p w:rsidR="00253B8E" w:rsidRPr="00B4359B" w:rsidRDefault="00253B8E" w:rsidP="00DE1F8B">
      <w:pPr>
        <w:jc w:val="center"/>
        <w:rPr>
          <w:b/>
          <w:sz w:val="28"/>
          <w:szCs w:val="28"/>
        </w:rPr>
      </w:pPr>
      <w:r w:rsidRPr="00B4359B">
        <w:rPr>
          <w:b/>
          <w:sz w:val="28"/>
          <w:szCs w:val="28"/>
        </w:rPr>
        <w:t>Розділ 4. Забезпечення умов для запровадження інклюзивного навчання</w:t>
      </w:r>
    </w:p>
    <w:p w:rsidR="00253B8E" w:rsidRPr="001B7242" w:rsidRDefault="00253B8E" w:rsidP="00DE1F8B"/>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4423"/>
        <w:gridCol w:w="1842"/>
        <w:gridCol w:w="2553"/>
      </w:tblGrid>
      <w:tr w:rsidR="00253B8E" w:rsidRPr="00381302" w:rsidTr="00503D53">
        <w:trPr>
          <w:trHeight w:val="820"/>
        </w:trPr>
        <w:tc>
          <w:tcPr>
            <w:tcW w:w="647" w:type="dxa"/>
          </w:tcPr>
          <w:p w:rsidR="00253B8E" w:rsidRPr="001B7242" w:rsidRDefault="00253B8E" w:rsidP="00503D53">
            <w:pPr>
              <w:jc w:val="center"/>
            </w:pPr>
            <w:r w:rsidRPr="001B7242">
              <w:t>4.1</w:t>
            </w:r>
          </w:p>
        </w:tc>
        <w:tc>
          <w:tcPr>
            <w:tcW w:w="4423" w:type="dxa"/>
          </w:tcPr>
          <w:p w:rsidR="00253B8E" w:rsidRPr="001B7242" w:rsidRDefault="00253B8E" w:rsidP="00503D53">
            <w:r w:rsidRPr="001B7242">
              <w:t xml:space="preserve">Забезпечити відповідну комплектацію та  управлінський супровід  інклюзивних груп у дошкільних, класів у загальноосвітніх та груп у позашкільних навчальних закладах  згідно Порядку організації інклюзивного навчання у загальноосвітніх навчальних закладах, затвердженого постановою Кабінету Міністрів України від 15 серпня 2011 р. </w:t>
            </w:r>
            <w:r>
              <w:t xml:space="preserve">        </w:t>
            </w:r>
            <w:r w:rsidRPr="001B7242">
              <w:t>№</w:t>
            </w:r>
            <w:r>
              <w:t xml:space="preserve"> </w:t>
            </w:r>
            <w:r w:rsidRPr="001B7242">
              <w:t xml:space="preserve">872. </w:t>
            </w:r>
          </w:p>
        </w:tc>
        <w:tc>
          <w:tcPr>
            <w:tcW w:w="1842" w:type="dxa"/>
          </w:tcPr>
          <w:p w:rsidR="00253B8E" w:rsidRPr="001B7242" w:rsidRDefault="00253B8E" w:rsidP="00503D53">
            <w:pPr>
              <w:jc w:val="center"/>
            </w:pPr>
            <w:r w:rsidRPr="001B7242">
              <w:t>2016- 2020 роки</w:t>
            </w:r>
          </w:p>
        </w:tc>
        <w:tc>
          <w:tcPr>
            <w:tcW w:w="2553" w:type="dxa"/>
          </w:tcPr>
          <w:p w:rsidR="00253B8E" w:rsidRPr="001B7242" w:rsidRDefault="00253B8E" w:rsidP="00503D53">
            <w:r w:rsidRPr="001B7242">
              <w:t>Відділ освіти, молоді та спорту райдержадміністрації,завідувач РПМПК</w:t>
            </w:r>
          </w:p>
        </w:tc>
      </w:tr>
      <w:tr w:rsidR="00253B8E" w:rsidRPr="001B7242" w:rsidTr="00503D53">
        <w:trPr>
          <w:trHeight w:val="1346"/>
        </w:trPr>
        <w:tc>
          <w:tcPr>
            <w:tcW w:w="647" w:type="dxa"/>
          </w:tcPr>
          <w:p w:rsidR="00253B8E" w:rsidRPr="001B7242" w:rsidRDefault="00253B8E" w:rsidP="00503D53">
            <w:pPr>
              <w:jc w:val="center"/>
            </w:pPr>
            <w:r w:rsidRPr="001B7242">
              <w:t>4.2</w:t>
            </w:r>
          </w:p>
        </w:tc>
        <w:tc>
          <w:tcPr>
            <w:tcW w:w="4423" w:type="dxa"/>
          </w:tcPr>
          <w:p w:rsidR="00253B8E" w:rsidRPr="001B7242" w:rsidRDefault="00253B8E" w:rsidP="00503D53">
            <w:r w:rsidRPr="001B7242">
              <w:t>Забезпечувати відповідні організаційно-фінансові умови для запровадження інклюзивного навчання (відкриття інклюзивних класів, архітектурна доступність приміщень, спеціальне обладнання, інформаційно-технічне, кадрове та навчально-дидактичне забезпечення).</w:t>
            </w:r>
          </w:p>
        </w:tc>
        <w:tc>
          <w:tcPr>
            <w:tcW w:w="1842" w:type="dxa"/>
          </w:tcPr>
          <w:p w:rsidR="00253B8E" w:rsidRPr="001B7242" w:rsidRDefault="00253B8E" w:rsidP="00503D53">
            <w:pPr>
              <w:jc w:val="center"/>
            </w:pPr>
            <w:r>
              <w:t>2016-</w:t>
            </w:r>
            <w:r w:rsidRPr="001B7242">
              <w:t>2020 роки</w:t>
            </w:r>
          </w:p>
        </w:tc>
        <w:tc>
          <w:tcPr>
            <w:tcW w:w="2553" w:type="dxa"/>
          </w:tcPr>
          <w:p w:rsidR="00253B8E" w:rsidRPr="001B7242" w:rsidRDefault="00253B8E" w:rsidP="00503D53">
            <w:r w:rsidRPr="001B7242">
              <w:t xml:space="preserve">Відділ освіти, молоді та спорту райдержадміністрації, </w:t>
            </w:r>
            <w:r w:rsidRPr="00B4359B">
              <w:t>районна рада</w:t>
            </w:r>
          </w:p>
        </w:tc>
      </w:tr>
      <w:tr w:rsidR="00253B8E" w:rsidRPr="001B7242" w:rsidTr="00503D53">
        <w:trPr>
          <w:trHeight w:val="1014"/>
        </w:trPr>
        <w:tc>
          <w:tcPr>
            <w:tcW w:w="647" w:type="dxa"/>
          </w:tcPr>
          <w:p w:rsidR="00253B8E" w:rsidRPr="001B7242" w:rsidRDefault="00253B8E" w:rsidP="00503D53">
            <w:pPr>
              <w:jc w:val="center"/>
            </w:pPr>
            <w:r w:rsidRPr="001B7242">
              <w:t>4.3</w:t>
            </w:r>
          </w:p>
        </w:tc>
        <w:tc>
          <w:tcPr>
            <w:tcW w:w="4423" w:type="dxa"/>
          </w:tcPr>
          <w:p w:rsidR="00253B8E" w:rsidRPr="001B7242" w:rsidRDefault="00253B8E" w:rsidP="00503D53">
            <w:pPr>
              <w:pStyle w:val="BodyText"/>
              <w:rPr>
                <w:sz w:val="24"/>
              </w:rPr>
            </w:pPr>
            <w:r w:rsidRPr="001B7242">
              <w:rPr>
                <w:sz w:val="24"/>
              </w:rPr>
              <w:t>Організувати забезпечення діяльності консультативного пункту для батьків, діти яких перебувають під соціально-педагогічним патронатом.</w:t>
            </w:r>
          </w:p>
        </w:tc>
        <w:tc>
          <w:tcPr>
            <w:tcW w:w="1842" w:type="dxa"/>
          </w:tcPr>
          <w:p w:rsidR="00253B8E" w:rsidRPr="001B7242" w:rsidRDefault="00253B8E" w:rsidP="00503D53">
            <w:pPr>
              <w:jc w:val="center"/>
            </w:pPr>
            <w:r>
              <w:t>2016-</w:t>
            </w:r>
            <w:r w:rsidRPr="001B7242">
              <w:t>2020 роки</w:t>
            </w:r>
          </w:p>
        </w:tc>
        <w:tc>
          <w:tcPr>
            <w:tcW w:w="2553" w:type="dxa"/>
          </w:tcPr>
          <w:p w:rsidR="00253B8E" w:rsidRPr="001B7242" w:rsidRDefault="00253B8E" w:rsidP="00503D53">
            <w:r w:rsidRPr="001B7242">
              <w:t>Відділ освіти, молоді та спорту райдержадміністрації</w:t>
            </w:r>
          </w:p>
        </w:tc>
      </w:tr>
      <w:tr w:rsidR="00253B8E" w:rsidRPr="00381302" w:rsidTr="00503D53">
        <w:trPr>
          <w:trHeight w:val="820"/>
        </w:trPr>
        <w:tc>
          <w:tcPr>
            <w:tcW w:w="647" w:type="dxa"/>
          </w:tcPr>
          <w:p w:rsidR="00253B8E" w:rsidRPr="001B7242" w:rsidRDefault="00253B8E" w:rsidP="00503D53">
            <w:pPr>
              <w:jc w:val="center"/>
            </w:pPr>
            <w:r w:rsidRPr="001B7242">
              <w:t>4.4</w:t>
            </w:r>
          </w:p>
        </w:tc>
        <w:tc>
          <w:tcPr>
            <w:tcW w:w="4423" w:type="dxa"/>
          </w:tcPr>
          <w:p w:rsidR="00253B8E" w:rsidRPr="001B7242" w:rsidRDefault="00253B8E" w:rsidP="00503D53">
            <w:r w:rsidRPr="001B7242">
              <w:t>Забезпечити дієвий психолого-педагогічний та соціальний супровід дітей з особливими освітніми потребами у навчальних закладах  в умовах інклюзії.</w:t>
            </w:r>
          </w:p>
        </w:tc>
        <w:tc>
          <w:tcPr>
            <w:tcW w:w="1842" w:type="dxa"/>
          </w:tcPr>
          <w:p w:rsidR="00253B8E" w:rsidRPr="001B7242" w:rsidRDefault="00253B8E" w:rsidP="00503D53">
            <w:pPr>
              <w:jc w:val="center"/>
            </w:pPr>
            <w:r>
              <w:t>2016-2</w:t>
            </w:r>
            <w:r w:rsidRPr="001B7242">
              <w:t>020роки</w:t>
            </w:r>
          </w:p>
          <w:p w:rsidR="00253B8E" w:rsidRPr="001B7242" w:rsidRDefault="00253B8E" w:rsidP="00503D53">
            <w:pPr>
              <w:jc w:val="center"/>
            </w:pPr>
          </w:p>
        </w:tc>
        <w:tc>
          <w:tcPr>
            <w:tcW w:w="2553" w:type="dxa"/>
          </w:tcPr>
          <w:p w:rsidR="00253B8E" w:rsidRPr="001B7242" w:rsidRDefault="00253B8E" w:rsidP="00503D53">
            <w:r w:rsidRPr="001B7242">
              <w:t>Відділ освіти, молоді та спорту райдержадміністрації,завідувач РПМПК</w:t>
            </w:r>
          </w:p>
        </w:tc>
      </w:tr>
      <w:tr w:rsidR="00253B8E" w:rsidRPr="00381302" w:rsidTr="00503D53">
        <w:trPr>
          <w:trHeight w:val="1406"/>
        </w:trPr>
        <w:tc>
          <w:tcPr>
            <w:tcW w:w="647" w:type="dxa"/>
          </w:tcPr>
          <w:p w:rsidR="00253B8E" w:rsidRPr="001B7242" w:rsidRDefault="00253B8E" w:rsidP="00503D53">
            <w:pPr>
              <w:jc w:val="center"/>
            </w:pPr>
            <w:r w:rsidRPr="001B7242">
              <w:t>4.5</w:t>
            </w:r>
          </w:p>
        </w:tc>
        <w:tc>
          <w:tcPr>
            <w:tcW w:w="4423" w:type="dxa"/>
          </w:tcPr>
          <w:p w:rsidR="00253B8E" w:rsidRPr="001B7242" w:rsidRDefault="00253B8E" w:rsidP="00503D53">
            <w:pPr>
              <w:pStyle w:val="BodyTextIndent"/>
            </w:pPr>
            <w:r w:rsidRPr="001B7242">
              <w:t xml:space="preserve">Відпрацювати і затвердити модель заходів щодо підвищення ефективності діяльності РПМПК в частині організації корекційно-розвиткової роботи з дітьми дошкільного та шкільного віку в умовах інклюзивного навчання та навчання за індивідуальною формою. </w:t>
            </w:r>
          </w:p>
        </w:tc>
        <w:tc>
          <w:tcPr>
            <w:tcW w:w="1842" w:type="dxa"/>
          </w:tcPr>
          <w:p w:rsidR="00253B8E" w:rsidRPr="001B7242" w:rsidRDefault="00253B8E" w:rsidP="00503D53">
            <w:pPr>
              <w:jc w:val="center"/>
            </w:pPr>
            <w:r>
              <w:t>2016 -</w:t>
            </w:r>
            <w:r w:rsidRPr="001B7242">
              <w:t>2017 роки</w:t>
            </w:r>
          </w:p>
        </w:tc>
        <w:tc>
          <w:tcPr>
            <w:tcW w:w="2553" w:type="dxa"/>
          </w:tcPr>
          <w:p w:rsidR="00253B8E" w:rsidRPr="001B7242" w:rsidRDefault="00253B8E" w:rsidP="00503D53">
            <w:r w:rsidRPr="001B7242">
              <w:t>Відділ освіти, молоді та спорту райдержадміністрації,завідувач РПМПК</w:t>
            </w:r>
          </w:p>
        </w:tc>
      </w:tr>
      <w:tr w:rsidR="00253B8E" w:rsidRPr="001B7242" w:rsidTr="00503D53">
        <w:trPr>
          <w:trHeight w:val="820"/>
        </w:trPr>
        <w:tc>
          <w:tcPr>
            <w:tcW w:w="647" w:type="dxa"/>
            <w:tcBorders>
              <w:top w:val="nil"/>
            </w:tcBorders>
          </w:tcPr>
          <w:p w:rsidR="00253B8E" w:rsidRPr="001B7242" w:rsidRDefault="00253B8E" w:rsidP="00503D53">
            <w:pPr>
              <w:jc w:val="center"/>
            </w:pPr>
            <w:r w:rsidRPr="001B7242">
              <w:t>4.6.</w:t>
            </w:r>
          </w:p>
        </w:tc>
        <w:tc>
          <w:tcPr>
            <w:tcW w:w="4423" w:type="dxa"/>
            <w:tcBorders>
              <w:top w:val="nil"/>
            </w:tcBorders>
          </w:tcPr>
          <w:p w:rsidR="00253B8E" w:rsidRPr="001B7242" w:rsidRDefault="00253B8E" w:rsidP="00503D53">
            <w:r w:rsidRPr="001B7242">
              <w:t>Забезпечити належний рівень інформування батьків, громадськості, педагогічних працівників щодо функціонування у місті закладів з інклюзивною освітою. Продовжити співпрацю з громадськими інститутами.</w:t>
            </w:r>
          </w:p>
        </w:tc>
        <w:tc>
          <w:tcPr>
            <w:tcW w:w="1842" w:type="dxa"/>
          </w:tcPr>
          <w:p w:rsidR="00253B8E" w:rsidRPr="001B7242" w:rsidRDefault="00253B8E" w:rsidP="00503D53">
            <w:pPr>
              <w:jc w:val="center"/>
            </w:pPr>
            <w:r>
              <w:t>2016-</w:t>
            </w:r>
            <w:r w:rsidRPr="001B7242">
              <w:t>2020 роки</w:t>
            </w:r>
          </w:p>
        </w:tc>
        <w:tc>
          <w:tcPr>
            <w:tcW w:w="2553" w:type="dxa"/>
          </w:tcPr>
          <w:p w:rsidR="00253B8E" w:rsidRPr="001B7242" w:rsidRDefault="00253B8E" w:rsidP="00503D53">
            <w:r w:rsidRPr="001B7242">
              <w:t>Відділ освіти, молоді та спорту райдержадміністрації</w:t>
            </w:r>
          </w:p>
        </w:tc>
      </w:tr>
      <w:tr w:rsidR="00253B8E" w:rsidRPr="001B7242" w:rsidTr="00503D53">
        <w:trPr>
          <w:trHeight w:val="528"/>
        </w:trPr>
        <w:tc>
          <w:tcPr>
            <w:tcW w:w="647" w:type="dxa"/>
          </w:tcPr>
          <w:p w:rsidR="00253B8E" w:rsidRPr="001B7242" w:rsidRDefault="00253B8E" w:rsidP="00503D53">
            <w:pPr>
              <w:jc w:val="center"/>
            </w:pPr>
            <w:r w:rsidRPr="001B7242">
              <w:t>4.7</w:t>
            </w:r>
          </w:p>
        </w:tc>
        <w:tc>
          <w:tcPr>
            <w:tcW w:w="4423" w:type="dxa"/>
          </w:tcPr>
          <w:p w:rsidR="00253B8E" w:rsidRPr="001B7242" w:rsidRDefault="00253B8E" w:rsidP="00503D53">
            <w:r w:rsidRPr="001B7242">
              <w:t>Здійснювати моніторинг стану впровадження інклюзивної освіти та навчальних досягнень (успіхів) учнів в умовах інклюзивного навчання з метою корекції індивідуальних навчальних планів, програм та методик, адаптованих до можливостей дитини.</w:t>
            </w:r>
          </w:p>
        </w:tc>
        <w:tc>
          <w:tcPr>
            <w:tcW w:w="1842" w:type="dxa"/>
          </w:tcPr>
          <w:p w:rsidR="00253B8E" w:rsidRPr="001B7242" w:rsidRDefault="00253B8E" w:rsidP="00503D53">
            <w:pPr>
              <w:jc w:val="center"/>
            </w:pPr>
            <w:r w:rsidRPr="001B7242">
              <w:t>Посеместрово</w:t>
            </w:r>
          </w:p>
          <w:p w:rsidR="00253B8E" w:rsidRPr="001B7242" w:rsidRDefault="00253B8E" w:rsidP="00503D53">
            <w:pPr>
              <w:jc w:val="center"/>
            </w:pPr>
            <w:r w:rsidRPr="001B7242">
              <w:t>2016-2020 роки</w:t>
            </w:r>
          </w:p>
        </w:tc>
        <w:tc>
          <w:tcPr>
            <w:tcW w:w="2553" w:type="dxa"/>
          </w:tcPr>
          <w:p w:rsidR="00253B8E" w:rsidRPr="001B7242" w:rsidRDefault="00253B8E" w:rsidP="00503D53">
            <w:r w:rsidRPr="001B7242">
              <w:t>Відділ освіти, молоді та спорту райдержадміністрації</w:t>
            </w:r>
          </w:p>
        </w:tc>
      </w:tr>
    </w:tbl>
    <w:p w:rsidR="00253B8E" w:rsidRPr="001B7242" w:rsidRDefault="00253B8E" w:rsidP="00DE1F8B">
      <w:pPr>
        <w:jc w:val="both"/>
      </w:pPr>
    </w:p>
    <w:p w:rsidR="00253B8E" w:rsidRPr="001B7242" w:rsidRDefault="00253B8E" w:rsidP="00DE1F8B">
      <w:pPr>
        <w:jc w:val="both"/>
      </w:pPr>
    </w:p>
    <w:p w:rsidR="00253B8E" w:rsidRPr="001B7242" w:rsidRDefault="00253B8E" w:rsidP="00DE1F8B">
      <w:pPr>
        <w:jc w:val="both"/>
      </w:pPr>
    </w:p>
    <w:p w:rsidR="00253B8E" w:rsidRPr="001B7242" w:rsidRDefault="00253B8E" w:rsidP="00DE1F8B">
      <w:pPr>
        <w:jc w:val="both"/>
      </w:pPr>
    </w:p>
    <w:p w:rsidR="00253B8E" w:rsidRPr="00B4359B" w:rsidRDefault="00253B8E" w:rsidP="00DE1F8B">
      <w:pPr>
        <w:rPr>
          <w:sz w:val="28"/>
          <w:szCs w:val="28"/>
        </w:rPr>
      </w:pPr>
      <w:r w:rsidRPr="00B4359B">
        <w:rPr>
          <w:sz w:val="28"/>
          <w:szCs w:val="28"/>
        </w:rPr>
        <w:t xml:space="preserve">Начальник відділу освіти, </w:t>
      </w:r>
    </w:p>
    <w:p w:rsidR="00253B8E" w:rsidRPr="00B4359B" w:rsidRDefault="00253B8E" w:rsidP="00DE1F8B">
      <w:pPr>
        <w:rPr>
          <w:sz w:val="28"/>
          <w:szCs w:val="28"/>
        </w:rPr>
      </w:pPr>
      <w:r w:rsidRPr="00B4359B">
        <w:rPr>
          <w:sz w:val="28"/>
          <w:szCs w:val="28"/>
        </w:rPr>
        <w:t>молоді та спорту</w:t>
      </w:r>
    </w:p>
    <w:p w:rsidR="00253B8E" w:rsidRDefault="00253B8E" w:rsidP="00DE1F8B">
      <w:pPr>
        <w:rPr>
          <w:sz w:val="28"/>
          <w:szCs w:val="28"/>
        </w:rPr>
      </w:pPr>
      <w:r w:rsidRPr="00B4359B">
        <w:rPr>
          <w:sz w:val="28"/>
          <w:szCs w:val="28"/>
        </w:rPr>
        <w:t>райдержадміністрації</w:t>
      </w:r>
      <w:r>
        <w:rPr>
          <w:sz w:val="28"/>
          <w:szCs w:val="28"/>
        </w:rPr>
        <w:tab/>
      </w:r>
      <w:r>
        <w:rPr>
          <w:sz w:val="28"/>
          <w:szCs w:val="28"/>
        </w:rPr>
        <w:tab/>
      </w:r>
      <w:r>
        <w:rPr>
          <w:sz w:val="28"/>
          <w:szCs w:val="28"/>
        </w:rPr>
        <w:tab/>
      </w:r>
      <w:r>
        <w:rPr>
          <w:sz w:val="28"/>
          <w:szCs w:val="28"/>
        </w:rPr>
        <w:tab/>
      </w:r>
      <w:r>
        <w:rPr>
          <w:sz w:val="28"/>
          <w:szCs w:val="28"/>
        </w:rPr>
        <w:tab/>
      </w:r>
      <w:r>
        <w:rPr>
          <w:sz w:val="28"/>
          <w:szCs w:val="28"/>
        </w:rPr>
        <w:tab/>
        <w:t>П.В.Капітонов</w:t>
      </w:r>
    </w:p>
    <w:p w:rsidR="00253B8E" w:rsidRDefault="00253B8E" w:rsidP="00DE1F8B">
      <w:pPr>
        <w:rPr>
          <w:sz w:val="28"/>
          <w:szCs w:val="28"/>
        </w:rPr>
      </w:pPr>
    </w:p>
    <w:p w:rsidR="00253B8E" w:rsidRDefault="00253B8E" w:rsidP="00DE1F8B">
      <w:pPr>
        <w:rPr>
          <w:sz w:val="28"/>
          <w:szCs w:val="28"/>
        </w:rPr>
      </w:pPr>
    </w:p>
    <w:p w:rsidR="00253B8E" w:rsidRDefault="00253B8E" w:rsidP="00C500AD">
      <w:pPr>
        <w:ind w:left="5664" w:firstLine="708"/>
        <w:jc w:val="both"/>
        <w:rPr>
          <w:sz w:val="28"/>
        </w:rPr>
      </w:pPr>
    </w:p>
    <w:p w:rsidR="00253B8E" w:rsidRDefault="00253B8E" w:rsidP="00673FDE">
      <w:pPr>
        <w:jc w:val="center"/>
        <w:rPr>
          <w:b/>
          <w:sz w:val="28"/>
          <w:szCs w:val="28"/>
          <w:u w:val="single"/>
        </w:rPr>
      </w:pPr>
      <w:r>
        <w:rPr>
          <w:b/>
          <w:sz w:val="28"/>
          <w:szCs w:val="28"/>
          <w:u w:val="single"/>
        </w:rPr>
        <w:t>ПОЯСНЮВАЛЬНА ЗАПИСКА</w:t>
      </w:r>
    </w:p>
    <w:p w:rsidR="00253B8E" w:rsidRDefault="00253B8E" w:rsidP="00673FDE">
      <w:pPr>
        <w:jc w:val="center"/>
        <w:rPr>
          <w:b/>
          <w:sz w:val="28"/>
          <w:szCs w:val="28"/>
          <w:u w:val="single"/>
        </w:rPr>
      </w:pPr>
      <w:r>
        <w:rPr>
          <w:b/>
          <w:sz w:val="28"/>
          <w:szCs w:val="28"/>
          <w:u w:val="single"/>
        </w:rPr>
        <w:t xml:space="preserve">ДО ПРОЕКТУ РІШЕННЯ </w:t>
      </w:r>
    </w:p>
    <w:p w:rsidR="00253B8E" w:rsidRDefault="00253B8E" w:rsidP="00673FDE">
      <w:pPr>
        <w:jc w:val="center"/>
        <w:rPr>
          <w:b/>
          <w:sz w:val="28"/>
          <w:szCs w:val="28"/>
          <w:u w:val="single"/>
        </w:rPr>
      </w:pPr>
      <w:r>
        <w:rPr>
          <w:b/>
          <w:sz w:val="28"/>
          <w:szCs w:val="28"/>
          <w:u w:val="single"/>
        </w:rPr>
        <w:t>ПОЛОГІВСЬКОЇ РАЙОННОЇ РАДИ ЗАПОРІЗЬКОЇ ОБЛАСТІ</w:t>
      </w:r>
    </w:p>
    <w:p w:rsidR="00253B8E" w:rsidRDefault="00253B8E" w:rsidP="00673FDE">
      <w:pPr>
        <w:jc w:val="center"/>
        <w:rPr>
          <w:b/>
          <w:sz w:val="28"/>
          <w:szCs w:val="28"/>
          <w:u w:val="single"/>
        </w:rPr>
      </w:pPr>
      <w:r>
        <w:rPr>
          <w:b/>
          <w:sz w:val="28"/>
          <w:szCs w:val="28"/>
          <w:u w:val="single"/>
        </w:rPr>
        <w:t xml:space="preserve">ПРО РАЙОННУ ПРОГРАМУ «ІНКЛЮЗИВНА ОСВІТА» </w:t>
      </w:r>
    </w:p>
    <w:p w:rsidR="00253B8E" w:rsidRDefault="00253B8E" w:rsidP="00673FDE">
      <w:pPr>
        <w:jc w:val="center"/>
        <w:rPr>
          <w:b/>
          <w:sz w:val="28"/>
          <w:szCs w:val="28"/>
          <w:u w:val="single"/>
        </w:rPr>
      </w:pPr>
      <w:r>
        <w:rPr>
          <w:b/>
          <w:sz w:val="28"/>
          <w:szCs w:val="28"/>
          <w:u w:val="single"/>
        </w:rPr>
        <w:t>НА 2016-2020 РОКИ</w:t>
      </w:r>
    </w:p>
    <w:p w:rsidR="00253B8E" w:rsidRPr="00673FDE" w:rsidRDefault="00253B8E" w:rsidP="00673FDE">
      <w:pPr>
        <w:jc w:val="center"/>
        <w:rPr>
          <w:sz w:val="28"/>
          <w:szCs w:val="28"/>
        </w:rPr>
      </w:pPr>
    </w:p>
    <w:p w:rsidR="00253B8E" w:rsidRPr="00673FDE" w:rsidRDefault="00253B8E" w:rsidP="00673FDE">
      <w:pPr>
        <w:ind w:left="-426" w:firstLine="426"/>
        <w:jc w:val="both"/>
        <w:rPr>
          <w:sz w:val="28"/>
          <w:szCs w:val="28"/>
        </w:rPr>
      </w:pPr>
      <w:r w:rsidRPr="00673FDE">
        <w:rPr>
          <w:b/>
          <w:sz w:val="28"/>
          <w:szCs w:val="28"/>
        </w:rPr>
        <w:t xml:space="preserve">    Основною метою Районної програми «Інклюзивна освіта» на 2016-2020 ро</w:t>
      </w:r>
      <w:r w:rsidRPr="00673FDE">
        <w:rPr>
          <w:sz w:val="28"/>
          <w:szCs w:val="28"/>
        </w:rPr>
        <w:t>ки (далі Програма) є  створення умов для реалізації  права дітей  із  особливими  освітніми  потребами  на  освіту  за місцем  проживання,  їх  соціалізації в умовах навчання у інклюзивних класах загальноосвітніх навчальних закладів та  інтеграції  в суспільство,  залучення  сім’ї  до  участі  в  навчально-виховному процесі.</w:t>
      </w:r>
    </w:p>
    <w:p w:rsidR="00253B8E" w:rsidRPr="00673FDE" w:rsidRDefault="00253B8E" w:rsidP="00673FDE">
      <w:pPr>
        <w:ind w:left="-426" w:firstLine="786"/>
        <w:jc w:val="both"/>
        <w:rPr>
          <w:sz w:val="28"/>
          <w:szCs w:val="28"/>
        </w:rPr>
      </w:pPr>
      <w:r w:rsidRPr="00673FDE">
        <w:rPr>
          <w:b/>
          <w:sz w:val="28"/>
          <w:szCs w:val="28"/>
        </w:rPr>
        <w:t xml:space="preserve">Правовою основою </w:t>
      </w:r>
      <w:r w:rsidRPr="00673FDE">
        <w:rPr>
          <w:b/>
          <w:bCs/>
          <w:sz w:val="28"/>
          <w:szCs w:val="28"/>
        </w:rPr>
        <w:t xml:space="preserve">Програми </w:t>
      </w:r>
      <w:r w:rsidRPr="00673FDE">
        <w:rPr>
          <w:b/>
          <w:sz w:val="28"/>
          <w:szCs w:val="28"/>
        </w:rPr>
        <w:t>є</w:t>
      </w:r>
      <w:r w:rsidRPr="00673FDE">
        <w:rPr>
          <w:sz w:val="28"/>
          <w:szCs w:val="28"/>
        </w:rPr>
        <w:t>:</w:t>
      </w:r>
      <w:r w:rsidRPr="00673FDE">
        <w:rPr>
          <w:kern w:val="28"/>
          <w:sz w:val="28"/>
          <w:szCs w:val="28"/>
        </w:rPr>
        <w:t xml:space="preserve"> Конституція України, Закони України: </w:t>
      </w:r>
      <w:r w:rsidRPr="00673FDE">
        <w:rPr>
          <w:sz w:val="28"/>
          <w:szCs w:val="28"/>
        </w:rPr>
        <w:t xml:space="preserve">«Про дошкільну освіту», </w:t>
      </w:r>
      <w:r w:rsidRPr="00673FDE">
        <w:rPr>
          <w:kern w:val="28"/>
          <w:sz w:val="28"/>
          <w:szCs w:val="28"/>
        </w:rPr>
        <w:t>“Про освіту», «Про загальну середню освіту», “Про реабілітацію інвалідів в Україні», “Про основи соціальної захищеності інвалідів в Україні», “Про охорону дитинства»,</w:t>
      </w:r>
      <w:r w:rsidRPr="00673FDE">
        <w:rPr>
          <w:sz w:val="28"/>
          <w:szCs w:val="28"/>
        </w:rPr>
        <w:t xml:space="preserve"> «Про внесення змін до деяких законів України про освіту щодо організації інклюзивного навчання» від 5 червня 2014 № 1324, Концепція розвитку інклюзивної освіти (наказ Міністерства освіти і науки України від 01.10.2010 року № 912), Постанова Кабінету Міністрів України від 15 серпня 2011 року № 872 «Про затвердження Порядку організації інклюзивного навчання у загальноосвітніх навчальних закладах», Інструктивно-методичний лист Міністерства освіти і науки України від 18.05.2012 № 1/9-384 «Організація інклюзивного навчання в загальноосвітніх навчальних закладах», Постанова Кабінету Міністрів України від 18 серпня 2012 року № 635 «Про внесення змін до постанов Кабінету Міністрів України від 14 квітня 1997 року № 346 і від 14 червня 2000 року № 963», наказ Міністерства освіти і науки України від 14.06.2013 № 768 «Про затвердження заходів щодо забезпечення права на освіту дітям з особливими освітніми потребами, у тому числі дітей-інвалідів», Інструктивно-методичний лист Міністерства освіти і науки України від 08.08.2013 № 1/9-539 «Про організаційно-методичні засади забезпечення права на освіту дітям з особливими освітніми потребами».</w:t>
      </w:r>
    </w:p>
    <w:p w:rsidR="00253B8E" w:rsidRPr="00673FDE" w:rsidRDefault="00253B8E" w:rsidP="00673FDE">
      <w:pPr>
        <w:ind w:left="-426" w:firstLine="786"/>
        <w:jc w:val="both"/>
        <w:rPr>
          <w:b/>
          <w:sz w:val="28"/>
          <w:szCs w:val="28"/>
        </w:rPr>
      </w:pPr>
      <w:r w:rsidRPr="00673FDE">
        <w:rPr>
          <w:b/>
          <w:sz w:val="28"/>
          <w:szCs w:val="28"/>
        </w:rPr>
        <w:t>Програма укладена з урахуванням основних завдань інклюзивного навчання:</w:t>
      </w:r>
    </w:p>
    <w:p w:rsidR="00253B8E" w:rsidRPr="00673FDE" w:rsidRDefault="00253B8E" w:rsidP="00673FDE">
      <w:pPr>
        <w:ind w:left="-426" w:firstLine="426"/>
        <w:jc w:val="both"/>
        <w:rPr>
          <w:b/>
          <w:sz w:val="28"/>
          <w:szCs w:val="28"/>
        </w:rPr>
      </w:pPr>
      <w:r w:rsidRPr="00673FDE">
        <w:rPr>
          <w:sz w:val="28"/>
          <w:szCs w:val="28"/>
        </w:rPr>
        <w:t xml:space="preserve">      - здобуття дітьми з особливими освітніми  потребами освіти  відповідного  рівня  в  середовищі  здорових однолітків  відповідно  до  Державного  стандарту загальної середньої освіти;</w:t>
      </w:r>
    </w:p>
    <w:p w:rsidR="00253B8E" w:rsidRPr="00673FDE" w:rsidRDefault="00253B8E" w:rsidP="00673FDE">
      <w:pPr>
        <w:ind w:left="-426" w:firstLine="786"/>
        <w:jc w:val="both"/>
        <w:rPr>
          <w:sz w:val="28"/>
          <w:szCs w:val="28"/>
        </w:rPr>
      </w:pPr>
      <w:r w:rsidRPr="00673FDE">
        <w:rPr>
          <w:b/>
          <w:sz w:val="28"/>
          <w:szCs w:val="28"/>
        </w:rPr>
        <w:t xml:space="preserve">- </w:t>
      </w:r>
      <w:r w:rsidRPr="00673FDE">
        <w:rPr>
          <w:sz w:val="28"/>
          <w:szCs w:val="28"/>
        </w:rPr>
        <w:t xml:space="preserve">забезпечення  різнобічного  розвитку  дітей, реалізація їх здібностей; </w:t>
      </w:r>
      <w:r w:rsidRPr="00673FDE">
        <w:rPr>
          <w:sz w:val="28"/>
          <w:szCs w:val="28"/>
        </w:rPr>
        <w:tab/>
      </w:r>
    </w:p>
    <w:p w:rsidR="00253B8E" w:rsidRPr="00673FDE" w:rsidRDefault="00253B8E" w:rsidP="00673FDE">
      <w:pPr>
        <w:ind w:left="-426" w:firstLine="786"/>
        <w:jc w:val="both"/>
        <w:rPr>
          <w:b/>
          <w:sz w:val="28"/>
          <w:szCs w:val="28"/>
        </w:rPr>
      </w:pPr>
      <w:r w:rsidRPr="00673FDE">
        <w:rPr>
          <w:b/>
          <w:sz w:val="28"/>
          <w:szCs w:val="28"/>
        </w:rPr>
        <w:t xml:space="preserve">- </w:t>
      </w:r>
      <w:r w:rsidRPr="00673FDE">
        <w:rPr>
          <w:sz w:val="28"/>
          <w:szCs w:val="28"/>
        </w:rPr>
        <w:t>створення  освітньо-корекційного  середовища  для задоволення  освітніх  потреб  учнів  із особливостями психофізичного розвитку;</w:t>
      </w:r>
    </w:p>
    <w:p w:rsidR="00253B8E" w:rsidRPr="00673FDE" w:rsidRDefault="00253B8E" w:rsidP="00673FDE">
      <w:pPr>
        <w:ind w:left="-426" w:firstLine="786"/>
        <w:jc w:val="both"/>
        <w:rPr>
          <w:b/>
          <w:sz w:val="28"/>
          <w:szCs w:val="28"/>
        </w:rPr>
      </w:pPr>
      <w:r w:rsidRPr="00673FDE">
        <w:rPr>
          <w:b/>
          <w:sz w:val="28"/>
          <w:szCs w:val="28"/>
        </w:rPr>
        <w:t xml:space="preserve">- </w:t>
      </w:r>
      <w:r w:rsidRPr="00673FDE">
        <w:rPr>
          <w:sz w:val="28"/>
          <w:szCs w:val="28"/>
        </w:rPr>
        <w:t>створення  позитивного  мікроклімату  в загальноосвітньому  навчальному  закладі  з інклюзивним  навчанням,  формування  активного міжособистісного спілкування дітей із особливими освітніми потребами з іншими учнями;</w:t>
      </w:r>
    </w:p>
    <w:p w:rsidR="00253B8E" w:rsidRPr="00673FDE" w:rsidRDefault="00253B8E" w:rsidP="00673FDE">
      <w:pPr>
        <w:ind w:left="-426" w:firstLine="786"/>
        <w:jc w:val="both"/>
        <w:rPr>
          <w:b/>
          <w:sz w:val="28"/>
          <w:szCs w:val="28"/>
        </w:rPr>
      </w:pPr>
      <w:r w:rsidRPr="00673FDE">
        <w:rPr>
          <w:b/>
          <w:sz w:val="28"/>
          <w:szCs w:val="28"/>
        </w:rPr>
        <w:t>-</w:t>
      </w:r>
      <w:r w:rsidRPr="00673FDE">
        <w:rPr>
          <w:sz w:val="28"/>
          <w:szCs w:val="28"/>
        </w:rPr>
        <w:t xml:space="preserve"> забезпечення  диференційованого  психолого-педагогічного  супроводу  дітей  із  особливими освітніми потребами; </w:t>
      </w:r>
    </w:p>
    <w:p w:rsidR="00253B8E" w:rsidRPr="00673FDE" w:rsidRDefault="00253B8E" w:rsidP="00673FDE">
      <w:pPr>
        <w:ind w:left="-426" w:firstLine="786"/>
        <w:jc w:val="both"/>
        <w:rPr>
          <w:b/>
          <w:sz w:val="28"/>
          <w:szCs w:val="28"/>
        </w:rPr>
      </w:pPr>
      <w:r w:rsidRPr="00673FDE">
        <w:rPr>
          <w:b/>
          <w:sz w:val="28"/>
          <w:szCs w:val="28"/>
        </w:rPr>
        <w:t>-</w:t>
      </w:r>
      <w:r w:rsidRPr="00673FDE">
        <w:rPr>
          <w:sz w:val="28"/>
          <w:szCs w:val="28"/>
        </w:rPr>
        <w:t xml:space="preserve"> надання  консультативної  допомоги  сім’ям,  які виховують  дітей  із  особливими  освітніми потребами,  залучення  батьків  до  розроблення індивідуальних планів та програм навчання.</w:t>
      </w:r>
    </w:p>
    <w:p w:rsidR="00253B8E" w:rsidRPr="00673FDE" w:rsidRDefault="00253B8E" w:rsidP="00673FDE">
      <w:pPr>
        <w:ind w:left="-426" w:firstLine="426"/>
        <w:jc w:val="both"/>
        <w:rPr>
          <w:sz w:val="28"/>
          <w:szCs w:val="28"/>
        </w:rPr>
      </w:pPr>
      <w:r w:rsidRPr="00673FDE">
        <w:rPr>
          <w:b/>
          <w:sz w:val="28"/>
          <w:szCs w:val="28"/>
        </w:rPr>
        <w:t xml:space="preserve">     Зміст Програми</w:t>
      </w:r>
      <w:r w:rsidRPr="00673FDE">
        <w:rPr>
          <w:sz w:val="28"/>
          <w:szCs w:val="28"/>
        </w:rPr>
        <w:t xml:space="preserve"> спирається на визначення інклюзивної освіти   як технології, яка передбачає навчання й виховання дітей з особливими потребами у звичайному загальноосвітньому закладі, де створені відповідні умови для забезпечення максимальної ефективності навчального процесу.</w:t>
      </w:r>
    </w:p>
    <w:p w:rsidR="00253B8E" w:rsidRPr="00673FDE" w:rsidRDefault="00253B8E" w:rsidP="00673FDE">
      <w:pPr>
        <w:pStyle w:val="BodyTextIndent"/>
        <w:spacing w:line="276" w:lineRule="auto"/>
        <w:ind w:left="-426" w:hanging="141"/>
        <w:jc w:val="both"/>
        <w:rPr>
          <w:kern w:val="28"/>
          <w:sz w:val="28"/>
          <w:szCs w:val="28"/>
        </w:rPr>
      </w:pPr>
      <w:r w:rsidRPr="00673FDE">
        <w:rPr>
          <w:kern w:val="28"/>
          <w:sz w:val="28"/>
          <w:szCs w:val="28"/>
        </w:rPr>
        <w:t xml:space="preserve">  </w:t>
      </w:r>
      <w:r w:rsidRPr="00673FDE">
        <w:rPr>
          <w:kern w:val="28"/>
          <w:sz w:val="28"/>
          <w:szCs w:val="28"/>
        </w:rPr>
        <w:tab/>
      </w:r>
      <w:r w:rsidRPr="00673FDE">
        <w:rPr>
          <w:kern w:val="28"/>
          <w:sz w:val="28"/>
          <w:szCs w:val="28"/>
        </w:rPr>
        <w:tab/>
        <w:t xml:space="preserve">     На сьогодні організаційно-методичні засади навчального – виховного  процесу як у  загальноосвітніх закладах, так і в дошкільних навчальних закладах  орієнтовані на дитину, яка нормально розвивається, без урахування особливостей розвитку дітей з особливими потребами. Для дітей з вадами розвитку, дітей-інвалідів існують спеціальні навчальні заклади інтернатного типу. Проте батьки не завжди мають можливість, погоджуються на навчання дітей у таких закладах. </w:t>
      </w:r>
    </w:p>
    <w:p w:rsidR="00253B8E" w:rsidRPr="00673FDE" w:rsidRDefault="00253B8E" w:rsidP="00673FDE">
      <w:pPr>
        <w:pStyle w:val="BodyTextIndent"/>
        <w:spacing w:line="276" w:lineRule="auto"/>
        <w:ind w:left="-426" w:firstLine="360"/>
        <w:jc w:val="both"/>
        <w:rPr>
          <w:kern w:val="28"/>
          <w:sz w:val="28"/>
          <w:szCs w:val="28"/>
        </w:rPr>
      </w:pPr>
      <w:r w:rsidRPr="00673FDE">
        <w:rPr>
          <w:kern w:val="28"/>
          <w:sz w:val="28"/>
          <w:szCs w:val="28"/>
        </w:rPr>
        <w:t xml:space="preserve">     Щороку  у закладах освіти  району навчаються  та виховуються    50 -  70 дітей-інвалідів, що складає 2-3% від загальної кількості школярів. Як правило для 45 – 55 дітей, які мають медичні довідки та документи встановленого зразка, в тому числі і для дітей-інвалідів,  організовується  індивідуальна форма навчання (вдома). Це діти з проблемами розумового розвитку, психічними розладами, сенсорними порушеннями (зі зниженим слухом, зі зниженим зором), порушеннями опорно-рухового апарату, соматичними захворюваннями (захворюваннями внутрішніх органів, дихальної, нервової систем та ін.).  Вимушені форми і методи педагогічного впливу на таких дітей в умовах навчання за місцем проживання призводять до формування у них негативного ставлення до навчання, девіантної поведінки,  відсутності навичок життя у соціумі. </w:t>
      </w:r>
    </w:p>
    <w:p w:rsidR="00253B8E" w:rsidRPr="00673FDE" w:rsidRDefault="00253B8E" w:rsidP="00673FDE">
      <w:pPr>
        <w:pStyle w:val="BodyTextIndent"/>
        <w:spacing w:line="276" w:lineRule="auto"/>
        <w:ind w:left="-426" w:firstLine="360"/>
        <w:jc w:val="both"/>
        <w:rPr>
          <w:kern w:val="28"/>
          <w:sz w:val="28"/>
          <w:szCs w:val="28"/>
        </w:rPr>
      </w:pPr>
      <w:r w:rsidRPr="00673FDE">
        <w:rPr>
          <w:kern w:val="28"/>
          <w:sz w:val="28"/>
          <w:szCs w:val="28"/>
        </w:rPr>
        <w:t xml:space="preserve">      За умови впровадження інклюзивної форми навчання окрема частина такої категорії дітей матиме можливість навчатися в умовах загальноосвітнього навчального закладу, у звичайному класі, відвідувати виховні заходи. Інклюзивне навчання  не є альтернативою спеціальній освіті, проте воно значно розширює її можливості. Для значної кількості дітей, що навчаються за програмою із затримкою психічного розвитку та за програмою із легкою розумовою відсталістю надається  шанс позитивної інтеграції в соціум.</w:t>
      </w:r>
    </w:p>
    <w:p w:rsidR="00253B8E" w:rsidRPr="00673FDE" w:rsidRDefault="00253B8E" w:rsidP="00673FDE">
      <w:pPr>
        <w:pStyle w:val="BodyTextIndent"/>
        <w:spacing w:line="276" w:lineRule="auto"/>
        <w:ind w:firstLine="708"/>
        <w:jc w:val="both"/>
        <w:rPr>
          <w:b/>
          <w:sz w:val="28"/>
          <w:szCs w:val="28"/>
        </w:rPr>
      </w:pPr>
    </w:p>
    <w:p w:rsidR="00253B8E" w:rsidRPr="00673FDE" w:rsidRDefault="00253B8E" w:rsidP="00673FDE">
      <w:pPr>
        <w:pStyle w:val="BodyTextIndent"/>
        <w:spacing w:line="276" w:lineRule="auto"/>
        <w:ind w:firstLine="708"/>
        <w:jc w:val="both"/>
        <w:rPr>
          <w:b/>
          <w:sz w:val="28"/>
          <w:szCs w:val="28"/>
        </w:rPr>
      </w:pPr>
    </w:p>
    <w:p w:rsidR="00253B8E" w:rsidRPr="00673FDE" w:rsidRDefault="00253B8E" w:rsidP="00673FDE">
      <w:pPr>
        <w:pStyle w:val="BodyTextIndent"/>
        <w:spacing w:line="276" w:lineRule="auto"/>
        <w:ind w:firstLine="708"/>
        <w:jc w:val="both"/>
        <w:rPr>
          <w:b/>
          <w:sz w:val="28"/>
          <w:szCs w:val="28"/>
        </w:rPr>
      </w:pPr>
      <w:r w:rsidRPr="00673FDE">
        <w:rPr>
          <w:b/>
          <w:sz w:val="28"/>
          <w:szCs w:val="28"/>
        </w:rPr>
        <w:t>До чинників, необхідних для  реалізації інклюзивного навчання, у Програмі віднесено:</w:t>
      </w:r>
    </w:p>
    <w:p w:rsidR="00253B8E" w:rsidRPr="00673FDE" w:rsidRDefault="00253B8E" w:rsidP="00673FDE">
      <w:pPr>
        <w:pStyle w:val="BodyTextIndent"/>
        <w:spacing w:line="276" w:lineRule="auto"/>
        <w:ind w:firstLine="708"/>
        <w:jc w:val="both"/>
        <w:rPr>
          <w:b/>
          <w:sz w:val="28"/>
          <w:szCs w:val="28"/>
        </w:rPr>
      </w:pPr>
      <w:r w:rsidRPr="00673FDE">
        <w:rPr>
          <w:sz w:val="28"/>
          <w:szCs w:val="28"/>
        </w:rPr>
        <w:t>- адаптацію</w:t>
      </w:r>
      <w:r w:rsidRPr="00673FDE">
        <w:rPr>
          <w:b/>
          <w:sz w:val="28"/>
          <w:szCs w:val="28"/>
        </w:rPr>
        <w:t xml:space="preserve"> </w:t>
      </w:r>
      <w:r w:rsidRPr="00673FDE">
        <w:rPr>
          <w:sz w:val="28"/>
          <w:szCs w:val="28"/>
        </w:rPr>
        <w:t>середовища,  в  якому  навчатимуться  учні  з особливостями  психофізичного  розвитку,  аби дитина такої категорії змогла  брати  активну  та повноцінну участь у заняттях та інших видах діяльності: матеріально-технічні умови - наявність пандусів, можливість вільного доступу  учнів  інклюзивних класів до туалетів, їдальні, інших приміщень, вирішення кадрових питань (введення до штатних розписів закладу посад асистента вчителя,учителя-дефектолога, логопеда та ін.), облаштування кабінетів для вузьких спеціалістів, забезпечення навчально-дидактичної бази;</w:t>
      </w:r>
    </w:p>
    <w:p w:rsidR="00253B8E" w:rsidRPr="00673FDE" w:rsidRDefault="00253B8E" w:rsidP="00673FDE">
      <w:pPr>
        <w:ind w:firstLine="708"/>
        <w:jc w:val="both"/>
        <w:rPr>
          <w:b/>
          <w:sz w:val="28"/>
          <w:szCs w:val="28"/>
        </w:rPr>
      </w:pPr>
      <w:r w:rsidRPr="00673FDE">
        <w:rPr>
          <w:sz w:val="28"/>
          <w:szCs w:val="28"/>
        </w:rPr>
        <w:t>- організацію системної підготовки, перепідготовки і  підвищення  кваліфікації  для  різних спеціалістів: педагогів, психологів, методистів, логопедів, дефектологів,  вихователів  дошкільних  навчальних закладів,  працівників  органів  управління  освіти, спрямованої   на  оволодіння  спеціальними  знаннями  та педагогічними  технологіями,  які  забезпечують можливість  кваліфікованого  навчання  дітей  із обмеженими  можливостями  здоров’я  і  відхиленням  у розвитку.</w:t>
      </w:r>
      <w:r w:rsidRPr="00673FDE">
        <w:rPr>
          <w:b/>
          <w:sz w:val="28"/>
          <w:szCs w:val="28"/>
        </w:rPr>
        <w:t xml:space="preserve"> </w:t>
      </w:r>
    </w:p>
    <w:p w:rsidR="00253B8E" w:rsidRPr="00673FDE" w:rsidRDefault="00253B8E" w:rsidP="00673FDE">
      <w:pPr>
        <w:ind w:firstLine="708"/>
        <w:jc w:val="both"/>
        <w:rPr>
          <w:sz w:val="28"/>
          <w:szCs w:val="28"/>
        </w:rPr>
      </w:pPr>
      <w:r w:rsidRPr="00673FDE">
        <w:rPr>
          <w:sz w:val="28"/>
          <w:szCs w:val="28"/>
        </w:rPr>
        <w:t>- ефективну  співпрацю  вчителів,  відповідних  фахівців, батьків та учнів  під  час    реалізації  навчальних планів,    адаптації дітей,  організації  навчального  середовища тощо.</w:t>
      </w:r>
    </w:p>
    <w:p w:rsidR="00253B8E" w:rsidRPr="00673FDE" w:rsidRDefault="00253B8E" w:rsidP="00673FDE">
      <w:pPr>
        <w:pStyle w:val="BodyTextIndent"/>
        <w:spacing w:line="276" w:lineRule="auto"/>
        <w:ind w:firstLine="708"/>
        <w:jc w:val="both"/>
        <w:rPr>
          <w:sz w:val="28"/>
          <w:szCs w:val="28"/>
        </w:rPr>
      </w:pPr>
      <w:r w:rsidRPr="00673FDE">
        <w:rPr>
          <w:b/>
          <w:sz w:val="28"/>
          <w:szCs w:val="28"/>
        </w:rPr>
        <w:t xml:space="preserve">Прийняття Програми </w:t>
      </w:r>
      <w:r w:rsidRPr="00673FDE">
        <w:rPr>
          <w:sz w:val="28"/>
          <w:szCs w:val="28"/>
        </w:rPr>
        <w:t>створить сприятливі умови навчання у загальноосвітніх навчальних закладах для</w:t>
      </w:r>
      <w:r w:rsidRPr="00673FDE">
        <w:rPr>
          <w:i/>
          <w:sz w:val="28"/>
          <w:szCs w:val="28"/>
        </w:rPr>
        <w:t xml:space="preserve"> </w:t>
      </w:r>
      <w:r w:rsidRPr="00673FDE">
        <w:rPr>
          <w:sz w:val="28"/>
          <w:szCs w:val="28"/>
        </w:rPr>
        <w:t>дітей з особливими освітніми потребами, які проживають у Пологівському районі, що мають переваги у порівнянні з навчанням у спеціальних закладах та за індивідуальною формою, а саме:</w:t>
      </w:r>
      <w:r w:rsidRPr="00673FDE">
        <w:rPr>
          <w:b/>
          <w:sz w:val="28"/>
          <w:szCs w:val="28"/>
        </w:rPr>
        <w:t xml:space="preserve"> </w:t>
      </w:r>
      <w:r w:rsidRPr="00673FDE">
        <w:rPr>
          <w:sz w:val="28"/>
          <w:szCs w:val="28"/>
        </w:rPr>
        <w:t>оволодіння  новими  вміннями  та  навичками відбуватиметься функціонально; однолітки  відіграють  роль  моделей  для  дітей  з особливими освітніми потребам, діти мають можливості для налагодження дружніх стосунків  зі  здоровими  однолітками  та  участі  в громадському житті. Водночас здорові діти  вчаться  природно  сприймати  і  толерантно ставитися до людських відмінностей, налагоджувати й підтримувати дружні стосунки, співпрацювати з людьми, які відрізняються від них, поводитися  толерантно, а також співчувати іншим.</w:t>
      </w:r>
    </w:p>
    <w:p w:rsidR="00253B8E" w:rsidRPr="00673FDE" w:rsidRDefault="00253B8E" w:rsidP="00673FDE">
      <w:pPr>
        <w:ind w:firstLine="708"/>
        <w:jc w:val="both"/>
        <w:rPr>
          <w:sz w:val="28"/>
          <w:szCs w:val="28"/>
        </w:rPr>
      </w:pPr>
      <w:r w:rsidRPr="00673FDE">
        <w:rPr>
          <w:sz w:val="28"/>
          <w:szCs w:val="28"/>
        </w:rPr>
        <w:t>Прийняття  районної Програми «Інклюзивна освіта»  на 2016 - 2020 роки забезпечить раннє включення дітей із проблемами розвитку у навчально-реабілітаційний процес, їх соціалізацію,  батькам - можливість усвідомленого вибору місця для розвитку та  здобуття дітьми з особливими потребами якісної освіти, допоможе уникнути численних проблем, що призводять до напруження і загострення міжособистісних стосунків, порушення родинних зв’язків, послаблення інституту сім’ї в цілому. Надання можливості закладам освіти за потреби вводити ставки асистентів вихователя та асистентів учителя, значно підвищить рівень соціалізації та інтеграції у суспільство дітей з вадами психофізичного розвитку.</w:t>
      </w:r>
    </w:p>
    <w:p w:rsidR="00253B8E" w:rsidRPr="00673FDE" w:rsidRDefault="00253B8E" w:rsidP="00673FDE">
      <w:pPr>
        <w:jc w:val="both"/>
        <w:rPr>
          <w:sz w:val="28"/>
          <w:szCs w:val="28"/>
        </w:rPr>
      </w:pPr>
    </w:p>
    <w:p w:rsidR="00253B8E" w:rsidRPr="00673FDE" w:rsidRDefault="00253B8E" w:rsidP="00673FDE">
      <w:pPr>
        <w:jc w:val="both"/>
        <w:rPr>
          <w:sz w:val="28"/>
          <w:szCs w:val="28"/>
        </w:rPr>
      </w:pPr>
    </w:p>
    <w:p w:rsidR="00253B8E" w:rsidRPr="00673FDE" w:rsidRDefault="00253B8E" w:rsidP="00673FDE">
      <w:pPr>
        <w:jc w:val="both"/>
        <w:rPr>
          <w:sz w:val="28"/>
          <w:szCs w:val="28"/>
        </w:rPr>
      </w:pPr>
      <w:r w:rsidRPr="00673FDE">
        <w:rPr>
          <w:sz w:val="28"/>
          <w:szCs w:val="28"/>
        </w:rPr>
        <w:t xml:space="preserve">Начальник відділу освіти, </w:t>
      </w:r>
    </w:p>
    <w:p w:rsidR="00253B8E" w:rsidRPr="00673FDE" w:rsidRDefault="00253B8E" w:rsidP="00673FDE">
      <w:pPr>
        <w:jc w:val="both"/>
        <w:rPr>
          <w:sz w:val="28"/>
          <w:szCs w:val="28"/>
        </w:rPr>
      </w:pPr>
      <w:r w:rsidRPr="00673FDE">
        <w:rPr>
          <w:sz w:val="28"/>
          <w:szCs w:val="28"/>
        </w:rPr>
        <w:t>молоді та спорту райдержадміністрації                                       П.В.Капітонов</w:t>
      </w:r>
    </w:p>
    <w:p w:rsidR="00253B8E" w:rsidRPr="00673FDE" w:rsidRDefault="00253B8E" w:rsidP="00C500AD">
      <w:pPr>
        <w:ind w:left="5664" w:firstLine="708"/>
        <w:jc w:val="both"/>
        <w:rPr>
          <w:sz w:val="28"/>
          <w:szCs w:val="28"/>
        </w:rPr>
      </w:pPr>
    </w:p>
    <w:p w:rsidR="00253B8E" w:rsidRPr="00673FDE" w:rsidRDefault="00253B8E" w:rsidP="00C500AD">
      <w:pPr>
        <w:ind w:left="5664" w:firstLine="708"/>
        <w:jc w:val="both"/>
        <w:rPr>
          <w:sz w:val="28"/>
          <w:szCs w:val="28"/>
        </w:rPr>
      </w:pPr>
    </w:p>
    <w:p w:rsidR="00253B8E" w:rsidRDefault="00253B8E" w:rsidP="00C500AD">
      <w:pPr>
        <w:ind w:left="5664" w:firstLine="708"/>
        <w:jc w:val="both"/>
        <w:rPr>
          <w:sz w:val="28"/>
        </w:rPr>
      </w:pPr>
    </w:p>
    <w:p w:rsidR="00253B8E" w:rsidRDefault="00253B8E" w:rsidP="00C500AD">
      <w:pPr>
        <w:ind w:left="5664" w:firstLine="708"/>
        <w:jc w:val="both"/>
        <w:rPr>
          <w:sz w:val="28"/>
        </w:rPr>
      </w:pPr>
    </w:p>
    <w:p w:rsidR="00253B8E" w:rsidRDefault="00253B8E" w:rsidP="00C500AD">
      <w:pPr>
        <w:ind w:left="5664" w:firstLine="708"/>
        <w:jc w:val="both"/>
        <w:rPr>
          <w:sz w:val="28"/>
        </w:rPr>
      </w:pPr>
    </w:p>
    <w:p w:rsidR="00253B8E" w:rsidRDefault="00253B8E" w:rsidP="00673FDE">
      <w:pPr>
        <w:jc w:val="both"/>
        <w:rPr>
          <w:sz w:val="28"/>
        </w:rPr>
      </w:pPr>
    </w:p>
    <w:sectPr w:rsidR="00253B8E" w:rsidSect="00A778FF">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B8E" w:rsidRDefault="00253B8E" w:rsidP="00253B8E">
      <w:r>
        <w:separator/>
      </w:r>
    </w:p>
  </w:endnote>
  <w:endnote w:type="continuationSeparator" w:id="0">
    <w:p w:rsidR="00253B8E" w:rsidRDefault="00253B8E" w:rsidP="00253B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B8E" w:rsidRDefault="00253B8E">
    <w:pPr>
      <w:pStyle w:val="Footer"/>
      <w:jc w:val="center"/>
    </w:pPr>
    <w:fldSimple w:instr="PAGE   \* MERGEFORMAT">
      <w:r>
        <w:rPr>
          <w:noProof/>
        </w:rPr>
        <w:t>2</w:t>
      </w:r>
    </w:fldSimple>
  </w:p>
  <w:p w:rsidR="00253B8E" w:rsidRDefault="00253B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B8E" w:rsidRDefault="00253B8E" w:rsidP="00253B8E">
      <w:r>
        <w:separator/>
      </w:r>
    </w:p>
  </w:footnote>
  <w:footnote w:type="continuationSeparator" w:id="0">
    <w:p w:rsidR="00253B8E" w:rsidRDefault="00253B8E" w:rsidP="00253B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6362E"/>
    <w:multiLevelType w:val="multilevel"/>
    <w:tmpl w:val="123E1E14"/>
    <w:lvl w:ilvl="0">
      <w:start w:val="1"/>
      <w:numFmt w:val="decimal"/>
      <w:lvlText w:val="%1."/>
      <w:lvlJc w:val="left"/>
      <w:pPr>
        <w:tabs>
          <w:tab w:val="num" w:pos="420"/>
        </w:tabs>
        <w:ind w:left="420" w:hanging="420"/>
      </w:pPr>
      <w:rPr>
        <w:rFonts w:cs="Times New Roman"/>
        <w:sz w:val="24"/>
      </w:rPr>
    </w:lvl>
    <w:lvl w:ilvl="1">
      <w:start w:val="1"/>
      <w:numFmt w:val="decimal"/>
      <w:lvlText w:val="%1.%2."/>
      <w:lvlJc w:val="left"/>
      <w:pPr>
        <w:tabs>
          <w:tab w:val="num" w:pos="720"/>
        </w:tabs>
        <w:ind w:left="720" w:hanging="720"/>
      </w:pPr>
      <w:rPr>
        <w:rFonts w:cs="Times New Roman"/>
        <w:sz w:val="28"/>
      </w:rPr>
    </w:lvl>
    <w:lvl w:ilvl="2">
      <w:start w:val="1"/>
      <w:numFmt w:val="decimal"/>
      <w:lvlText w:val="%1.%2.%3."/>
      <w:lvlJc w:val="left"/>
      <w:pPr>
        <w:tabs>
          <w:tab w:val="num" w:pos="720"/>
        </w:tabs>
        <w:ind w:left="720" w:hanging="720"/>
      </w:pPr>
      <w:rPr>
        <w:rFonts w:cs="Times New Roman"/>
        <w:sz w:val="24"/>
      </w:rPr>
    </w:lvl>
    <w:lvl w:ilvl="3">
      <w:start w:val="1"/>
      <w:numFmt w:val="decimal"/>
      <w:lvlText w:val="%1.%2.%3.%4."/>
      <w:lvlJc w:val="left"/>
      <w:pPr>
        <w:tabs>
          <w:tab w:val="num" w:pos="1080"/>
        </w:tabs>
        <w:ind w:left="1080" w:hanging="1080"/>
      </w:pPr>
      <w:rPr>
        <w:rFonts w:cs="Times New Roman"/>
        <w:sz w:val="24"/>
      </w:rPr>
    </w:lvl>
    <w:lvl w:ilvl="4">
      <w:start w:val="1"/>
      <w:numFmt w:val="decimal"/>
      <w:lvlText w:val="%1.%2.%3.%4.%5."/>
      <w:lvlJc w:val="left"/>
      <w:pPr>
        <w:tabs>
          <w:tab w:val="num" w:pos="1080"/>
        </w:tabs>
        <w:ind w:left="1080" w:hanging="1080"/>
      </w:pPr>
      <w:rPr>
        <w:rFonts w:cs="Times New Roman"/>
        <w:sz w:val="24"/>
      </w:r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
    <w:nsid w:val="3D9374D7"/>
    <w:multiLevelType w:val="hybridMultilevel"/>
    <w:tmpl w:val="7AC4402A"/>
    <w:lvl w:ilvl="0" w:tplc="79E605D0">
      <w:start w:val="3"/>
      <w:numFmt w:val="bullet"/>
      <w:lvlText w:val="-"/>
      <w:lvlJc w:val="left"/>
      <w:pPr>
        <w:ind w:left="708" w:hanging="360"/>
      </w:pPr>
      <w:rPr>
        <w:rFonts w:ascii="Times New Roman" w:eastAsia="Times New Roman" w:hAnsi="Times New Roman" w:hint="default"/>
      </w:rPr>
    </w:lvl>
    <w:lvl w:ilvl="1" w:tplc="04190003" w:tentative="1">
      <w:start w:val="1"/>
      <w:numFmt w:val="bullet"/>
      <w:lvlText w:val="o"/>
      <w:lvlJc w:val="left"/>
      <w:pPr>
        <w:ind w:left="1428" w:hanging="360"/>
      </w:pPr>
      <w:rPr>
        <w:rFonts w:ascii="Courier New" w:hAnsi="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
    <w:nsid w:val="76B30B24"/>
    <w:multiLevelType w:val="hybridMultilevel"/>
    <w:tmpl w:val="69D47126"/>
    <w:lvl w:ilvl="0" w:tplc="FF4CCC7C">
      <w:start w:val="1"/>
      <w:numFmt w:val="decimal"/>
      <w:lvlText w:val="%1."/>
      <w:lvlJc w:val="left"/>
      <w:pPr>
        <w:ind w:left="1803" w:hanging="109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4B96"/>
    <w:rsid w:val="000C472F"/>
    <w:rsid w:val="00100461"/>
    <w:rsid w:val="001B7242"/>
    <w:rsid w:val="00200FC0"/>
    <w:rsid w:val="00253B8E"/>
    <w:rsid w:val="003439C1"/>
    <w:rsid w:val="00381302"/>
    <w:rsid w:val="003960CB"/>
    <w:rsid w:val="003C6AED"/>
    <w:rsid w:val="00503D53"/>
    <w:rsid w:val="00521C8C"/>
    <w:rsid w:val="005C0CFC"/>
    <w:rsid w:val="005F171F"/>
    <w:rsid w:val="00673FDE"/>
    <w:rsid w:val="006B4B96"/>
    <w:rsid w:val="006E19E7"/>
    <w:rsid w:val="0072196D"/>
    <w:rsid w:val="00776692"/>
    <w:rsid w:val="007E5533"/>
    <w:rsid w:val="0083647C"/>
    <w:rsid w:val="008977E4"/>
    <w:rsid w:val="00967E91"/>
    <w:rsid w:val="00A02F6F"/>
    <w:rsid w:val="00A778FF"/>
    <w:rsid w:val="00B26CBB"/>
    <w:rsid w:val="00B4359B"/>
    <w:rsid w:val="00C500AD"/>
    <w:rsid w:val="00CD6341"/>
    <w:rsid w:val="00D9410E"/>
    <w:rsid w:val="00DB3D53"/>
    <w:rsid w:val="00DE1F8B"/>
    <w:rsid w:val="00EE742F"/>
    <w:rsid w:val="00EF50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B96"/>
    <w:rPr>
      <w:rFonts w:eastAsia="Times New Roman"/>
      <w:sz w:val="24"/>
      <w:szCs w:val="24"/>
      <w:lang w:val="uk-UA"/>
    </w:rPr>
  </w:style>
  <w:style w:type="paragraph" w:styleId="Heading1">
    <w:name w:val="heading 1"/>
    <w:basedOn w:val="Normal"/>
    <w:next w:val="Normal"/>
    <w:link w:val="Heading1Char"/>
    <w:uiPriority w:val="99"/>
    <w:qFormat/>
    <w:locked/>
    <w:rsid w:val="00DE1F8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500AD"/>
    <w:pPr>
      <w:keepNext/>
      <w:jc w:val="center"/>
      <w:outlineLvl w:val="1"/>
    </w:pPr>
    <w:rPr>
      <w:b/>
      <w:sz w:val="28"/>
      <w:szCs w:val="20"/>
    </w:rPr>
  </w:style>
  <w:style w:type="paragraph" w:styleId="Heading3">
    <w:name w:val="heading 3"/>
    <w:basedOn w:val="Normal"/>
    <w:next w:val="Normal"/>
    <w:link w:val="Heading3Char"/>
    <w:uiPriority w:val="99"/>
    <w:qFormat/>
    <w:rsid w:val="00C500AD"/>
    <w:pPr>
      <w:keepNext/>
      <w:jc w:val="center"/>
      <w:outlineLvl w:val="2"/>
    </w:pPr>
    <w:rPr>
      <w:i/>
      <w:sz w:val="28"/>
      <w:szCs w:val="20"/>
    </w:rPr>
  </w:style>
  <w:style w:type="paragraph" w:styleId="Heading4">
    <w:name w:val="heading 4"/>
    <w:basedOn w:val="Normal"/>
    <w:next w:val="Normal"/>
    <w:link w:val="Heading4Char"/>
    <w:uiPriority w:val="99"/>
    <w:qFormat/>
    <w:rsid w:val="00C500AD"/>
    <w:pPr>
      <w:keepNext/>
      <w:jc w:val="both"/>
      <w:outlineLvl w:val="3"/>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F5C"/>
    <w:rPr>
      <w:rFonts w:asciiTheme="majorHAnsi" w:eastAsiaTheme="majorEastAsia" w:hAnsiTheme="majorHAnsi" w:cstheme="majorBidi"/>
      <w:b/>
      <w:bCs/>
      <w:kern w:val="32"/>
      <w:sz w:val="32"/>
      <w:szCs w:val="32"/>
      <w:lang w:val="uk-UA"/>
    </w:rPr>
  </w:style>
  <w:style w:type="character" w:customStyle="1" w:styleId="Heading2Char">
    <w:name w:val="Heading 2 Char"/>
    <w:basedOn w:val="DefaultParagraphFont"/>
    <w:link w:val="Heading2"/>
    <w:uiPriority w:val="99"/>
    <w:locked/>
    <w:rsid w:val="00C500AD"/>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locked/>
    <w:rsid w:val="00C500AD"/>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locked/>
    <w:rsid w:val="00C500AD"/>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style>
  <w:style w:type="paragraph" w:styleId="BodyText">
    <w:name w:val="Body Text"/>
    <w:basedOn w:val="Normal"/>
    <w:link w:val="BodyTextChar"/>
    <w:uiPriority w:val="99"/>
    <w:rsid w:val="00C500AD"/>
    <w:rPr>
      <w:sz w:val="28"/>
    </w:rPr>
  </w:style>
  <w:style w:type="character" w:customStyle="1" w:styleId="BodyTextChar">
    <w:name w:val="Body Text Char"/>
    <w:basedOn w:val="DefaultParagraphFont"/>
    <w:link w:val="BodyText"/>
    <w:uiPriority w:val="99"/>
    <w:locked/>
    <w:rsid w:val="00C500AD"/>
    <w:rPr>
      <w:rFonts w:eastAsia="Times New Roman" w:cs="Times New Roman"/>
      <w:sz w:val="24"/>
      <w:szCs w:val="24"/>
      <w:lang w:val="uk-UA" w:eastAsia="ru-RU"/>
    </w:rPr>
  </w:style>
  <w:style w:type="paragraph" w:styleId="NormalWeb">
    <w:name w:val="Normal (Web)"/>
    <w:basedOn w:val="Normal"/>
    <w:uiPriority w:val="99"/>
    <w:rsid w:val="0072196D"/>
    <w:pPr>
      <w:spacing w:before="100" w:beforeAutospacing="1" w:after="110"/>
    </w:pPr>
  </w:style>
  <w:style w:type="paragraph" w:styleId="BodyTextIndent">
    <w:name w:val="Body Text Indent"/>
    <w:basedOn w:val="Normal"/>
    <w:link w:val="BodyTextIndentChar"/>
    <w:uiPriority w:val="99"/>
    <w:semiHidden/>
    <w:rsid w:val="00673FDE"/>
    <w:pPr>
      <w:spacing w:after="120"/>
      <w:ind w:left="283"/>
    </w:pPr>
  </w:style>
  <w:style w:type="character" w:customStyle="1" w:styleId="BodyTextIndentChar">
    <w:name w:val="Body Text Indent Char"/>
    <w:basedOn w:val="DefaultParagraphFont"/>
    <w:link w:val="BodyTextIndent"/>
    <w:uiPriority w:val="99"/>
    <w:semiHidden/>
    <w:locked/>
    <w:rsid w:val="00673FDE"/>
    <w:rPr>
      <w:rFonts w:eastAsia="Times New Roman" w:cs="Times New Roman"/>
      <w:sz w:val="24"/>
      <w:szCs w:val="24"/>
      <w:lang w:val="uk-UA" w:eastAsia="ru-RU"/>
    </w:rPr>
  </w:style>
  <w:style w:type="paragraph" w:styleId="BodyTextIndent2">
    <w:name w:val="Body Text Indent 2"/>
    <w:basedOn w:val="Normal"/>
    <w:link w:val="BodyTextIndent2Char"/>
    <w:uiPriority w:val="99"/>
    <w:semiHidden/>
    <w:rsid w:val="00DE1F8B"/>
    <w:pPr>
      <w:spacing w:after="120" w:line="480" w:lineRule="auto"/>
      <w:ind w:left="283"/>
    </w:pPr>
    <w:rPr>
      <w:lang w:val="ru-RU"/>
    </w:rPr>
  </w:style>
  <w:style w:type="character" w:customStyle="1" w:styleId="BodyTextIndent2Char">
    <w:name w:val="Body Text Indent 2 Char"/>
    <w:basedOn w:val="DefaultParagraphFont"/>
    <w:link w:val="BodyTextIndent2"/>
    <w:uiPriority w:val="99"/>
    <w:semiHidden/>
    <w:locked/>
    <w:rsid w:val="00DE1F8B"/>
    <w:rPr>
      <w:rFonts w:eastAsia="Times New Roman" w:cs="Times New Roman"/>
      <w:sz w:val="24"/>
      <w:szCs w:val="24"/>
      <w:lang w:val="ru-RU" w:eastAsia="ru-RU" w:bidi="ar-SA"/>
    </w:rPr>
  </w:style>
  <w:style w:type="paragraph" w:customStyle="1" w:styleId="FR1">
    <w:name w:val="FR1"/>
    <w:uiPriority w:val="99"/>
    <w:rsid w:val="00DE1F8B"/>
    <w:pPr>
      <w:widowControl w:val="0"/>
      <w:snapToGrid w:val="0"/>
      <w:spacing w:before="40" w:line="300" w:lineRule="auto"/>
      <w:ind w:left="1840" w:right="1800"/>
      <w:jc w:val="center"/>
    </w:pPr>
    <w:rPr>
      <w:rFonts w:eastAsia="Times New Roman"/>
      <w:sz w:val="32"/>
      <w:szCs w:val="20"/>
      <w:lang w:val="uk-UA"/>
    </w:rPr>
  </w:style>
  <w:style w:type="paragraph" w:styleId="Footer">
    <w:name w:val="footer"/>
    <w:basedOn w:val="Normal"/>
    <w:link w:val="FooterChar"/>
    <w:uiPriority w:val="99"/>
    <w:rsid w:val="00DE1F8B"/>
    <w:pPr>
      <w:tabs>
        <w:tab w:val="center" w:pos="4819"/>
        <w:tab w:val="right" w:pos="9639"/>
      </w:tabs>
    </w:pPr>
    <w:rPr>
      <w:lang w:val="ru-RU"/>
    </w:rPr>
  </w:style>
  <w:style w:type="character" w:customStyle="1" w:styleId="FooterChar">
    <w:name w:val="Footer Char"/>
    <w:basedOn w:val="DefaultParagraphFont"/>
    <w:link w:val="Footer"/>
    <w:uiPriority w:val="99"/>
    <w:locked/>
    <w:rsid w:val="00DE1F8B"/>
    <w:rPr>
      <w:rFonts w:eastAsia="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5222782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17</Pages>
  <Words>4330</Words>
  <Characters>24687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RVO</dc:creator>
  <cp:keywords/>
  <dc:description/>
  <cp:lastModifiedBy>Plevako</cp:lastModifiedBy>
  <cp:revision>2</cp:revision>
  <dcterms:created xsi:type="dcterms:W3CDTF">2016-05-26T10:34:00Z</dcterms:created>
  <dcterms:modified xsi:type="dcterms:W3CDTF">2016-05-26T10:34:00Z</dcterms:modified>
</cp:coreProperties>
</file>